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BB7AD" w14:textId="72ECE2C7" w:rsidR="006A3CD7" w:rsidRDefault="00571826" w:rsidP="00720565">
      <w:pPr>
        <w:pStyle w:val="Tekstpodstawowy"/>
        <w:spacing w:before="240"/>
        <w:rPr>
          <w:rFonts w:ascii="Times New Roman"/>
          <w:sz w:val="20"/>
        </w:rPr>
      </w:pPr>
      <w:r>
        <w:rPr>
          <w:noProof/>
        </w:rPr>
        <w:drawing>
          <wp:inline distT="0" distB="0" distL="0" distR="0" wp14:anchorId="04C4EB73" wp14:editId="30A23D4A">
            <wp:extent cx="2637751" cy="75247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4499" cy="782927"/>
                    </a:xfrm>
                    <a:prstGeom prst="rect">
                      <a:avLst/>
                    </a:prstGeom>
                  </pic:spPr>
                </pic:pic>
              </a:graphicData>
            </a:graphic>
          </wp:inline>
        </w:drawing>
      </w:r>
      <w:r w:rsidR="009D18B8">
        <w:rPr>
          <w:noProof/>
        </w:rPr>
        <w:drawing>
          <wp:anchor distT="0" distB="0" distL="0" distR="0" simplePos="0" relativeHeight="251657728" behindDoc="1" locked="0" layoutInCell="1" allowOverlap="1" wp14:anchorId="0A7ECB00" wp14:editId="24BA6A2B">
            <wp:simplePos x="0" y="0"/>
            <wp:positionH relativeFrom="page">
              <wp:posOffset>6283960</wp:posOffset>
            </wp:positionH>
            <wp:positionV relativeFrom="page">
              <wp:posOffset>-5715</wp:posOffset>
            </wp:positionV>
            <wp:extent cx="1281430" cy="3557905"/>
            <wp:effectExtent l="0" t="0" r="0" b="0"/>
            <wp:wrapNone/>
            <wp:docPr id="2" name="image1.png"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descr="Shape&#10;&#10;Description automatically generated with medium confidence"/>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1430" cy="3557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25A44" w14:textId="77777777" w:rsidR="006A3CD7" w:rsidRDefault="006A3CD7">
      <w:pPr>
        <w:pStyle w:val="Tekstpodstawowy"/>
        <w:rPr>
          <w:rFonts w:ascii="Times New Roman"/>
          <w:sz w:val="20"/>
        </w:rPr>
      </w:pPr>
    </w:p>
    <w:p w14:paraId="15CDA445" w14:textId="7807F6F5" w:rsidR="006A3CD7" w:rsidRDefault="006A3CD7">
      <w:pPr>
        <w:pStyle w:val="Tekstpodstawowy"/>
        <w:rPr>
          <w:rFonts w:ascii="Times New Roman"/>
          <w:sz w:val="20"/>
        </w:rPr>
      </w:pPr>
    </w:p>
    <w:p w14:paraId="0D239C13" w14:textId="77777777" w:rsidR="006A3CD7" w:rsidRDefault="006A3CD7">
      <w:pPr>
        <w:pStyle w:val="Tekstpodstawowy"/>
        <w:spacing w:before="5" w:after="1"/>
        <w:rPr>
          <w:rFonts w:ascii="Times New Roman"/>
          <w:sz w:val="24"/>
        </w:rPr>
      </w:pPr>
    </w:p>
    <w:p w14:paraId="2A273070" w14:textId="006A56B0" w:rsidR="006A3CD7" w:rsidRDefault="00124F8D">
      <w:pPr>
        <w:ind w:left="-684"/>
        <w:rPr>
          <w:rFonts w:ascii="Times New Roman"/>
          <w:sz w:val="20"/>
        </w:rPr>
      </w:pPr>
      <w:r>
        <w:rPr>
          <w:rFonts w:ascii="Times New Roman"/>
          <w:spacing w:val="65"/>
          <w:sz w:val="20"/>
        </w:rPr>
        <w:t xml:space="preserve"> </w:t>
      </w:r>
    </w:p>
    <w:p w14:paraId="7356E800" w14:textId="77777777" w:rsidR="006A3CD7" w:rsidRDefault="006A3CD7">
      <w:pPr>
        <w:pStyle w:val="Tekstpodstawowy"/>
        <w:rPr>
          <w:rFonts w:ascii="Times New Roman"/>
          <w:sz w:val="20"/>
        </w:rPr>
      </w:pPr>
    </w:p>
    <w:p w14:paraId="680F2FC6" w14:textId="77777777" w:rsidR="006A3CD7" w:rsidRDefault="006A3CD7">
      <w:pPr>
        <w:pStyle w:val="Tekstpodstawowy"/>
        <w:rPr>
          <w:rFonts w:ascii="Times New Roman"/>
          <w:sz w:val="20"/>
        </w:rPr>
      </w:pPr>
    </w:p>
    <w:p w14:paraId="29A8AECD" w14:textId="77777777" w:rsidR="006A3CD7" w:rsidRDefault="006A3CD7">
      <w:pPr>
        <w:pStyle w:val="Tekstpodstawowy"/>
        <w:rPr>
          <w:rFonts w:ascii="Times New Roman"/>
          <w:sz w:val="20"/>
        </w:rPr>
      </w:pPr>
    </w:p>
    <w:p w14:paraId="4746A937" w14:textId="77777777" w:rsidR="002B1C84" w:rsidRPr="002B1C84" w:rsidRDefault="00124F8D" w:rsidP="002B1C84">
      <w:pPr>
        <w:pStyle w:val="BodyTekst"/>
      </w:pPr>
      <w:r w:rsidRPr="002B1C84">
        <w:t>Szanowny Pan</w:t>
      </w:r>
    </w:p>
    <w:p w14:paraId="7CD68C67" w14:textId="77777777" w:rsidR="006A3CD7" w:rsidRPr="002B1C84" w:rsidRDefault="00124F8D" w:rsidP="002B1C84">
      <w:pPr>
        <w:pStyle w:val="BodyTekst"/>
      </w:pPr>
      <w:r w:rsidRPr="002B1C84">
        <w:t>Imię Nazwisko</w:t>
      </w:r>
    </w:p>
    <w:p w14:paraId="4DD53B10" w14:textId="77777777" w:rsidR="002B1C84" w:rsidRPr="002B1C84" w:rsidRDefault="00124F8D" w:rsidP="002B1C84">
      <w:pPr>
        <w:pStyle w:val="BodyTekst"/>
      </w:pPr>
      <w:r w:rsidRPr="002B1C84">
        <w:t>ul. Szturmowa 1/3</w:t>
      </w:r>
    </w:p>
    <w:p w14:paraId="0847A12B" w14:textId="77777777" w:rsidR="006A3CD7" w:rsidRPr="002B1C84" w:rsidRDefault="00124F8D" w:rsidP="002B1C84">
      <w:pPr>
        <w:pStyle w:val="BodyTekst"/>
      </w:pPr>
      <w:r w:rsidRPr="002B1C84">
        <w:t>02-678 Warszawa</w:t>
      </w:r>
    </w:p>
    <w:p w14:paraId="3EFEA59E" w14:textId="77777777" w:rsidR="006A3CD7" w:rsidRPr="002B1C84" w:rsidRDefault="006A3CD7" w:rsidP="002B1C84">
      <w:pPr>
        <w:pStyle w:val="BodyTekst"/>
      </w:pPr>
    </w:p>
    <w:p w14:paraId="4A2484AD" w14:textId="77777777" w:rsidR="006A3CD7" w:rsidRPr="002B1C84" w:rsidRDefault="006A3CD7" w:rsidP="002B1C84">
      <w:pPr>
        <w:pStyle w:val="BodyTekst"/>
      </w:pPr>
    </w:p>
    <w:p w14:paraId="7602B85C" w14:textId="77777777" w:rsidR="006A3CD7" w:rsidRPr="002B1C84" w:rsidRDefault="006A3CD7" w:rsidP="002B1C84">
      <w:pPr>
        <w:pStyle w:val="BodyTekst"/>
      </w:pPr>
    </w:p>
    <w:p w14:paraId="6167A79E" w14:textId="77777777" w:rsidR="006A3CD7" w:rsidRDefault="00124F8D" w:rsidP="00EB6BC2">
      <w:pPr>
        <w:pStyle w:val="Nagwek1"/>
      </w:pPr>
      <w:r>
        <w:t>Lorem</w:t>
      </w:r>
      <w:r>
        <w:rPr>
          <w:spacing w:val="-8"/>
        </w:rPr>
        <w:t xml:space="preserve"> </w:t>
      </w:r>
      <w:r>
        <w:t>ipsum</w:t>
      </w:r>
      <w:r>
        <w:rPr>
          <w:spacing w:val="-8"/>
        </w:rPr>
        <w:t xml:space="preserve"> </w:t>
      </w:r>
      <w:r>
        <w:t>dolor</w:t>
      </w:r>
      <w:r>
        <w:rPr>
          <w:spacing w:val="-8"/>
        </w:rPr>
        <w:t xml:space="preserve"> </w:t>
      </w:r>
      <w:r>
        <w:t>sit</w:t>
      </w:r>
      <w:r>
        <w:rPr>
          <w:spacing w:val="-8"/>
        </w:rPr>
        <w:t xml:space="preserve"> </w:t>
      </w:r>
      <w:r>
        <w:t>amet,</w:t>
      </w:r>
      <w:r>
        <w:rPr>
          <w:spacing w:val="-8"/>
        </w:rPr>
        <w:t xml:space="preserve"> </w:t>
      </w:r>
      <w:r>
        <w:t>consectetuer</w:t>
      </w:r>
      <w:r>
        <w:rPr>
          <w:spacing w:val="-8"/>
        </w:rPr>
        <w:t xml:space="preserve"> </w:t>
      </w:r>
      <w:r>
        <w:t>adipiscing elit, sed diam nonummy</w:t>
      </w:r>
    </w:p>
    <w:p w14:paraId="60963E86" w14:textId="77777777" w:rsidR="006A3CD7" w:rsidRDefault="006A3CD7">
      <w:pPr>
        <w:pStyle w:val="Tekstpodstawowy"/>
        <w:spacing w:before="8"/>
        <w:rPr>
          <w:rFonts w:ascii="DM Sans"/>
          <w:b/>
          <w:sz w:val="34"/>
        </w:rPr>
      </w:pPr>
    </w:p>
    <w:p w14:paraId="7EE98A9E" w14:textId="77777777" w:rsidR="006A3CD7" w:rsidRDefault="00124F8D" w:rsidP="00EB6BC2">
      <w:pPr>
        <w:pStyle w:val="BodyTekst"/>
      </w:pPr>
      <w:r>
        <w:t>Voloreicit,</w:t>
      </w:r>
      <w:r>
        <w:rPr>
          <w:spacing w:val="40"/>
        </w:rPr>
        <w:t xml:space="preserve"> </w:t>
      </w:r>
      <w:r>
        <w:t>apiet</w:t>
      </w:r>
      <w:r>
        <w:rPr>
          <w:spacing w:val="40"/>
        </w:rPr>
        <w:t xml:space="preserve"> </w:t>
      </w:r>
      <w:r>
        <w:t>ulparum</w:t>
      </w:r>
      <w:r>
        <w:rPr>
          <w:spacing w:val="40"/>
        </w:rPr>
        <w:t xml:space="preserve"> </w:t>
      </w:r>
      <w:r>
        <w:t>quod</w:t>
      </w:r>
      <w:r>
        <w:rPr>
          <w:spacing w:val="40"/>
        </w:rPr>
        <w:t xml:space="preserve"> </w:t>
      </w:r>
      <w:r>
        <w:t>maiossunt,</w:t>
      </w:r>
      <w:r>
        <w:rPr>
          <w:spacing w:val="40"/>
        </w:rPr>
        <w:t xml:space="preserve"> </w:t>
      </w:r>
      <w:r>
        <w:t>officiis</w:t>
      </w:r>
      <w:r>
        <w:rPr>
          <w:spacing w:val="40"/>
        </w:rPr>
        <w:t xml:space="preserve"> </w:t>
      </w:r>
      <w:r>
        <w:t>atur</w:t>
      </w:r>
      <w:r>
        <w:rPr>
          <w:spacing w:val="40"/>
        </w:rPr>
        <w:t xml:space="preserve"> </w:t>
      </w:r>
      <w:r>
        <w:t>rate</w:t>
      </w:r>
      <w:r>
        <w:rPr>
          <w:spacing w:val="40"/>
        </w:rPr>
        <w:t xml:space="preserve"> </w:t>
      </w:r>
      <w:r>
        <w:t>volorro vidictio. Otaquia ab inulpa sincturit res atur renis sitia dolupta as dolupta tionsenis adiciet, omnia solut dolut escil ipienis cusam, omniminciis rersperit, solorum sum eum as maioris quoditatis modior aut quas mil Voloreicit, apiet ulparum quod maiossunt, officiis atur rate volorro vidictio. Otaquia ab inulpa sincturit res atur renis sitia dolupta as dolupta tionsenis adiciet,</w:t>
      </w:r>
      <w:r>
        <w:rPr>
          <w:spacing w:val="-2"/>
        </w:rPr>
        <w:t xml:space="preserve"> </w:t>
      </w:r>
      <w:r>
        <w:t>omnia</w:t>
      </w:r>
      <w:r>
        <w:rPr>
          <w:spacing w:val="-2"/>
        </w:rPr>
        <w:t xml:space="preserve"> </w:t>
      </w:r>
      <w:r>
        <w:t>solut</w:t>
      </w:r>
      <w:r>
        <w:rPr>
          <w:spacing w:val="-2"/>
        </w:rPr>
        <w:t xml:space="preserve"> </w:t>
      </w:r>
      <w:r>
        <w:t>dolut</w:t>
      </w:r>
      <w:r>
        <w:rPr>
          <w:spacing w:val="-2"/>
        </w:rPr>
        <w:t xml:space="preserve"> </w:t>
      </w:r>
      <w:r>
        <w:t>escil</w:t>
      </w:r>
      <w:r>
        <w:rPr>
          <w:spacing w:val="-2"/>
        </w:rPr>
        <w:t xml:space="preserve"> </w:t>
      </w:r>
      <w:r>
        <w:t>ipienis</w:t>
      </w:r>
      <w:r>
        <w:rPr>
          <w:spacing w:val="-2"/>
        </w:rPr>
        <w:t xml:space="preserve"> </w:t>
      </w:r>
      <w:r>
        <w:t>cusam,</w:t>
      </w:r>
      <w:r>
        <w:rPr>
          <w:spacing w:val="-2"/>
        </w:rPr>
        <w:t xml:space="preserve"> </w:t>
      </w:r>
      <w:r>
        <w:t>omniminciis</w:t>
      </w:r>
      <w:r>
        <w:rPr>
          <w:spacing w:val="-2"/>
        </w:rPr>
        <w:t xml:space="preserve"> </w:t>
      </w:r>
      <w:r>
        <w:t>rersperit,</w:t>
      </w:r>
      <w:r>
        <w:rPr>
          <w:spacing w:val="-2"/>
        </w:rPr>
        <w:t xml:space="preserve"> </w:t>
      </w:r>
      <w:r>
        <w:t>solorum sum eum as maioris quoditatis</w:t>
      </w:r>
    </w:p>
    <w:p w14:paraId="6077DDD6" w14:textId="77777777" w:rsidR="006A3CD7" w:rsidRPr="002B1C84" w:rsidRDefault="006A3CD7" w:rsidP="002B1C84">
      <w:pPr>
        <w:pStyle w:val="BodyTekst"/>
      </w:pPr>
    </w:p>
    <w:p w14:paraId="7186401E" w14:textId="77777777" w:rsidR="00A42879" w:rsidRPr="002B1C84" w:rsidRDefault="00124F8D" w:rsidP="00A42879">
      <w:pPr>
        <w:pStyle w:val="BodyTekst"/>
      </w:pPr>
      <w:r>
        <w:t>Voloreicit,</w:t>
      </w:r>
      <w:r>
        <w:rPr>
          <w:spacing w:val="40"/>
        </w:rPr>
        <w:t xml:space="preserve"> </w:t>
      </w:r>
      <w:r>
        <w:t>apiet</w:t>
      </w:r>
      <w:r>
        <w:rPr>
          <w:spacing w:val="40"/>
        </w:rPr>
        <w:t xml:space="preserve"> </w:t>
      </w:r>
      <w:r>
        <w:t>ulparum</w:t>
      </w:r>
      <w:r>
        <w:rPr>
          <w:spacing w:val="40"/>
        </w:rPr>
        <w:t xml:space="preserve"> </w:t>
      </w:r>
      <w:r>
        <w:t>quod</w:t>
      </w:r>
      <w:r>
        <w:rPr>
          <w:spacing w:val="40"/>
        </w:rPr>
        <w:t xml:space="preserve"> </w:t>
      </w:r>
      <w:r>
        <w:t>maiossunt,</w:t>
      </w:r>
      <w:r>
        <w:rPr>
          <w:spacing w:val="40"/>
        </w:rPr>
        <w:t xml:space="preserve"> </w:t>
      </w:r>
      <w:r>
        <w:t>officiis</w:t>
      </w:r>
      <w:r>
        <w:rPr>
          <w:spacing w:val="40"/>
        </w:rPr>
        <w:t xml:space="preserve"> </w:t>
      </w:r>
      <w:r>
        <w:t>atur</w:t>
      </w:r>
      <w:r>
        <w:rPr>
          <w:spacing w:val="40"/>
        </w:rPr>
        <w:t xml:space="preserve"> </w:t>
      </w:r>
      <w:r>
        <w:t>rate</w:t>
      </w:r>
      <w:r>
        <w:rPr>
          <w:spacing w:val="40"/>
        </w:rPr>
        <w:t xml:space="preserve"> </w:t>
      </w:r>
      <w:r>
        <w:t>volorro vidictio. Otaquia ab inulpa sincturit res atur renis sitia dolupta as dolupta tionsenis adiciet, omnia solut dolut escil ipienis cusam, omniminciis rersperit, solorum sum eum as maioris quoditatis modior aut quas mil Voloreicit, apiet ulparum quod maiossunt, officiis atur rate volorro vidictio.</w:t>
      </w:r>
    </w:p>
    <w:p w14:paraId="4656B5E2" w14:textId="77777777" w:rsidR="00A42879" w:rsidRDefault="00A42879" w:rsidP="00546295">
      <w:pPr>
        <w:pStyle w:val="BodyTekst"/>
      </w:pPr>
    </w:p>
    <w:p w14:paraId="078C8A07" w14:textId="77777777" w:rsidR="00546295" w:rsidRDefault="00546295" w:rsidP="00E01AB1">
      <w:pPr>
        <w:pStyle w:val="BodyTekst"/>
      </w:pPr>
    </w:p>
    <w:p w14:paraId="3597E9BD" w14:textId="77777777" w:rsidR="00546295" w:rsidRPr="00E01AB1" w:rsidRDefault="00546295" w:rsidP="00E01AB1">
      <w:pPr>
        <w:pStyle w:val="BodyTekst"/>
      </w:pPr>
    </w:p>
    <w:sectPr w:rsidR="00546295" w:rsidRPr="00E01AB1" w:rsidSect="00546295">
      <w:headerReference w:type="even" r:id="rId9"/>
      <w:headerReference w:type="default" r:id="rId10"/>
      <w:footerReference w:type="even" r:id="rId11"/>
      <w:footerReference w:type="default" r:id="rId12"/>
      <w:headerReference w:type="first" r:id="rId13"/>
      <w:footerReference w:type="first" r:id="rId14"/>
      <w:type w:val="continuous"/>
      <w:pgSz w:w="11910" w:h="16840"/>
      <w:pgMar w:top="1440" w:right="1440" w:bottom="1440" w:left="1440" w:header="720" w:footer="153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04C1" w14:textId="77777777" w:rsidR="00571826" w:rsidRDefault="00571826" w:rsidP="007620C8">
      <w:r>
        <w:separator/>
      </w:r>
    </w:p>
  </w:endnote>
  <w:endnote w:type="continuationSeparator" w:id="0">
    <w:p w14:paraId="620FD808" w14:textId="77777777" w:rsidR="00571826" w:rsidRDefault="00571826" w:rsidP="0076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DMSans-Medium">
    <w:altName w:val="Calibri"/>
    <w:charset w:val="4D"/>
    <w:family w:val="auto"/>
    <w:pitch w:val="variable"/>
    <w:sig w:usb0="8000002F" w:usb1="4000204B" w:usb2="00000000" w:usb3="00000000" w:csb0="00000093" w:csb1="00000000"/>
  </w:font>
  <w:font w:name="DM Sans">
    <w:altName w:val="Calibri"/>
    <w:charset w:val="4D"/>
    <w:family w:val="auto"/>
    <w:pitch w:val="variable"/>
    <w:sig w:usb0="8000002F" w:usb1="4000204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759340715"/>
      <w:docPartObj>
        <w:docPartGallery w:val="Page Numbers (Bottom of Page)"/>
        <w:docPartUnique/>
      </w:docPartObj>
    </w:sdtPr>
    <w:sdtEndPr>
      <w:rPr>
        <w:rStyle w:val="Numerstrony"/>
      </w:rPr>
    </w:sdtEndPr>
    <w:sdtContent>
      <w:p w14:paraId="32A0E15E" w14:textId="77777777" w:rsidR="00720565" w:rsidRDefault="00720565" w:rsidP="003F731F">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2</w:t>
        </w:r>
        <w:r>
          <w:rPr>
            <w:rStyle w:val="Numerstrony"/>
          </w:rPr>
          <w:fldChar w:fldCharType="end"/>
        </w:r>
      </w:p>
    </w:sdtContent>
  </w:sdt>
  <w:p w14:paraId="60F297C8" w14:textId="77777777" w:rsidR="00DF5BC9" w:rsidRDefault="00720565">
    <w:pPr>
      <w:pStyle w:val="Stopka"/>
    </w:pPr>
    <w:r>
      <w:rPr>
        <w:noProof/>
      </w:rPr>
      <mc:AlternateContent>
        <mc:Choice Requires="wps">
          <w:drawing>
            <wp:anchor distT="0" distB="0" distL="114300" distR="114300" simplePos="0" relativeHeight="251694080" behindDoc="1" locked="0" layoutInCell="1" allowOverlap="1" wp14:anchorId="3A6927CB" wp14:editId="6F2868A4">
              <wp:simplePos x="0" y="0"/>
              <wp:positionH relativeFrom="page">
                <wp:posOffset>5304594</wp:posOffset>
              </wp:positionH>
              <wp:positionV relativeFrom="page">
                <wp:posOffset>10146030</wp:posOffset>
              </wp:positionV>
              <wp:extent cx="1116965" cy="647065"/>
              <wp:effectExtent l="0" t="0" r="635" b="63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16965" cy="647065"/>
                      </a:xfrm>
                      <a:prstGeom prst="rect">
                        <a:avLst/>
                      </a:prstGeom>
                      <a:noFill/>
                      <a:ln>
                        <a:noFill/>
                      </a:ln>
                    </wps:spPr>
                    <wps:txbx>
                      <w:txbxContent>
                        <w:p w14:paraId="666FB333" w14:textId="77777777" w:rsidR="00720565" w:rsidRDefault="00720565" w:rsidP="00720565">
                          <w:pPr>
                            <w:spacing w:before="39" w:line="220" w:lineRule="auto"/>
                            <w:ind w:left="20" w:right="7"/>
                            <w:rPr>
                              <w:rFonts w:ascii="DM Sans" w:hAnsi="DM Sans"/>
                              <w:b/>
                              <w:sz w:val="24"/>
                            </w:rPr>
                          </w:pPr>
                          <w:r>
                            <w:rPr>
                              <w:rFonts w:ascii="DM Sans" w:hAnsi="DM Sans"/>
                              <w:b/>
                              <w:color w:val="0A295C"/>
                              <w:spacing w:val="-2"/>
                              <w:sz w:val="24"/>
                            </w:rPr>
                            <w:t xml:space="preserve">Uniwersytecka </w:t>
                          </w:r>
                          <w:r>
                            <w:rPr>
                              <w:rFonts w:ascii="DM Sans" w:hAnsi="DM Sans"/>
                              <w:b/>
                              <w:color w:val="0A295C"/>
                              <w:sz w:val="24"/>
                            </w:rPr>
                            <w:t>Szkoła</w:t>
                          </w:r>
                          <w:r>
                            <w:rPr>
                              <w:rFonts w:ascii="DM Sans" w:hAnsi="DM Sans"/>
                              <w:b/>
                              <w:color w:val="0A295C"/>
                              <w:spacing w:val="-10"/>
                              <w:sz w:val="24"/>
                            </w:rPr>
                            <w:t xml:space="preserve"> </w:t>
                          </w:r>
                          <w:r>
                            <w:rPr>
                              <w:rFonts w:ascii="DM Sans" w:hAnsi="DM Sans"/>
                              <w:b/>
                              <w:color w:val="0A295C"/>
                              <w:spacing w:val="-2"/>
                              <w:sz w:val="24"/>
                            </w:rPr>
                            <w:t>Biznesu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927CB" id="_x0000_t202" coordsize="21600,21600" o:spt="202" path="m,l,21600r21600,l21600,xe">
              <v:stroke joinstyle="miter"/>
              <v:path gradientshapeok="t" o:connecttype="rect"/>
            </v:shapetype>
            <v:shape id="Text Box 42" o:spid="_x0000_s1026" type="#_x0000_t202" style="position:absolute;margin-left:417.7pt;margin-top:798.9pt;width:87.95pt;height:50.9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" filled="f" stroked="f">
              <v:textbox inset="0,0,0,0">
                <w:txbxContent>
                  <w:p w14:paraId="666FB333" w14:textId="77777777" w:rsidR="00720565" w:rsidRDefault="00720565" w:rsidP="00720565">
                    <w:pPr>
                      <w:spacing w:before="39" w:line="220" w:lineRule="auto"/>
                      <w:ind w:left="20" w:right="7"/>
                      <w:rPr>
                        <w:rFonts w:ascii="DM Sans" w:hAnsi="DM Sans"/>
                        <w:b/>
                        <w:sz w:val="24"/>
                      </w:rPr>
                    </w:pPr>
                    <w:r>
                      <w:rPr>
                        <w:rFonts w:ascii="DM Sans" w:hAnsi="DM Sans"/>
                        <w:b/>
                        <w:color w:val="0A295C"/>
                        <w:spacing w:val="-2"/>
                        <w:sz w:val="24"/>
                      </w:rPr>
                      <w:t xml:space="preserve">Uniwersytecka </w:t>
                    </w:r>
                    <w:r>
                      <w:rPr>
                        <w:rFonts w:ascii="DM Sans" w:hAnsi="DM Sans"/>
                        <w:b/>
                        <w:color w:val="0A295C"/>
                        <w:sz w:val="24"/>
                      </w:rPr>
                      <w:t>Szkoła</w:t>
                    </w:r>
                    <w:r>
                      <w:rPr>
                        <w:rFonts w:ascii="DM Sans" w:hAnsi="DM Sans"/>
                        <w:b/>
                        <w:color w:val="0A295C"/>
                        <w:spacing w:val="-10"/>
                        <w:sz w:val="24"/>
                      </w:rPr>
                      <w:t xml:space="preserve"> </w:t>
                    </w:r>
                    <w:r>
                      <w:rPr>
                        <w:rFonts w:ascii="DM Sans" w:hAnsi="DM Sans"/>
                        <w:b/>
                        <w:color w:val="0A295C"/>
                        <w:spacing w:val="-2"/>
                        <w:sz w:val="24"/>
                      </w:rPr>
                      <w:t>Biznesu</w:t>
                    </w:r>
                  </w:p>
                </w:txbxContent>
              </v:textbox>
              <w10:wrap anchorx="page" anchory="page"/>
            </v:shape>
          </w:pict>
        </mc:Fallback>
      </mc:AlternateContent>
    </w:r>
    <w:r>
      <w:rPr>
        <w:noProof/>
      </w:rPr>
      <mc:AlternateContent>
        <mc:Choice Requires="wps">
          <w:drawing>
            <wp:anchor distT="0" distB="0" distL="114300" distR="114300" simplePos="0" relativeHeight="251693056" behindDoc="1" locked="0" layoutInCell="1" allowOverlap="1" wp14:anchorId="7C4349DF" wp14:editId="3C75D83D">
              <wp:simplePos x="0" y="0"/>
              <wp:positionH relativeFrom="page">
                <wp:posOffset>2187575</wp:posOffset>
              </wp:positionH>
              <wp:positionV relativeFrom="page">
                <wp:posOffset>9848215</wp:posOffset>
              </wp:positionV>
              <wp:extent cx="828040" cy="158115"/>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8040" cy="158115"/>
                      </a:xfrm>
                      <a:prstGeom prst="rect">
                        <a:avLst/>
                      </a:prstGeom>
                      <a:noFill/>
                      <a:ln>
                        <a:noFill/>
                      </a:ln>
                    </wps:spPr>
                    <wps:txbx>
                      <w:txbxContent>
                        <w:p w14:paraId="71DB4D9F" w14:textId="77777777" w:rsidR="00720565" w:rsidRDefault="003F53D7" w:rsidP="00720565">
                          <w:pPr>
                            <w:spacing w:before="20"/>
                            <w:ind w:left="20"/>
                            <w:rPr>
                              <w:rFonts w:ascii="DM Sans"/>
                              <w:sz w:val="16"/>
                            </w:rPr>
                          </w:pPr>
                          <w:hyperlink r:id="rId1">
                            <w:r w:rsidR="00720565">
                              <w:rPr>
                                <w:rFonts w:ascii="DM Sans"/>
                                <w:color w:val="0A295C"/>
                                <w:spacing w:val="-2"/>
                                <w:sz w:val="16"/>
                              </w:rPr>
                              <w:t>wz@wz.uw.edu.pl</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349DF" id="Text Box 41" o:spid="_x0000_s1027" type="#_x0000_t202" style="position:absolute;margin-left:172.25pt;margin-top:775.45pt;width:65.2pt;height:12.4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" filled="f" stroked="f">
              <v:textbox inset="0,0,0,0">
                <w:txbxContent>
                  <w:p w14:paraId="71DB4D9F" w14:textId="77777777" w:rsidR="00720565" w:rsidRDefault="003F53D7" w:rsidP="00720565">
                    <w:pPr>
                      <w:spacing w:before="20"/>
                      <w:ind w:left="20"/>
                      <w:rPr>
                        <w:rFonts w:ascii="DM Sans"/>
                        <w:sz w:val="16"/>
                      </w:rPr>
                    </w:pPr>
                    <w:hyperlink r:id="rId2">
                      <w:r w:rsidR="00720565">
                        <w:rPr>
                          <w:rFonts w:ascii="DM Sans"/>
                          <w:color w:val="0A295C"/>
                          <w:spacing w:val="-2"/>
                          <w:sz w:val="16"/>
                        </w:rPr>
                        <w:t>wz@wz.uw.edu.pl</w:t>
                      </w:r>
                    </w:hyperlink>
                  </w:p>
                </w:txbxContent>
              </v:textbox>
              <w10:wrap anchorx="page" anchory="page"/>
            </v:shape>
          </w:pict>
        </mc:Fallback>
      </mc:AlternateContent>
    </w:r>
    <w:r>
      <w:rPr>
        <w:noProof/>
      </w:rPr>
      <mc:AlternateContent>
        <mc:Choice Requires="wps">
          <w:drawing>
            <wp:anchor distT="0" distB="0" distL="114300" distR="114300" simplePos="0" relativeHeight="251692032" behindDoc="1" locked="0" layoutInCell="1" allowOverlap="1" wp14:anchorId="0FF5691D" wp14:editId="54CE45EA">
              <wp:simplePos x="0" y="0"/>
              <wp:positionH relativeFrom="page">
                <wp:posOffset>916305</wp:posOffset>
              </wp:positionH>
              <wp:positionV relativeFrom="page">
                <wp:posOffset>9848215</wp:posOffset>
              </wp:positionV>
              <wp:extent cx="675640" cy="15811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5640" cy="158115"/>
                      </a:xfrm>
                      <a:prstGeom prst="rect">
                        <a:avLst/>
                      </a:prstGeom>
                      <a:noFill/>
                      <a:ln>
                        <a:noFill/>
                      </a:ln>
                    </wps:spPr>
                    <wps:txbx>
                      <w:txbxContent>
                        <w:p w14:paraId="2F8DEA3C" w14:textId="77777777" w:rsidR="00720565" w:rsidRDefault="00720565" w:rsidP="00720565">
                          <w:pPr>
                            <w:spacing w:before="20"/>
                            <w:ind w:left="20"/>
                            <w:rPr>
                              <w:rFonts w:ascii="DM Sans"/>
                              <w:sz w:val="16"/>
                            </w:rPr>
                          </w:pPr>
                          <w:r>
                            <w:rPr>
                              <w:rFonts w:ascii="DM Sans"/>
                              <w:color w:val="0A295C"/>
                              <w:sz w:val="16"/>
                            </w:rPr>
                            <w:t>22/55</w:t>
                          </w:r>
                          <w:r>
                            <w:rPr>
                              <w:rFonts w:ascii="DM Sans"/>
                              <w:color w:val="0A295C"/>
                              <w:spacing w:val="-3"/>
                              <w:sz w:val="16"/>
                            </w:rPr>
                            <w:t xml:space="preserve"> </w:t>
                          </w:r>
                          <w:r>
                            <w:rPr>
                              <w:rFonts w:ascii="DM Sans"/>
                              <w:color w:val="0A295C"/>
                              <w:sz w:val="16"/>
                            </w:rPr>
                            <w:t>34</w:t>
                          </w:r>
                          <w:r>
                            <w:rPr>
                              <w:rFonts w:ascii="DM Sans"/>
                              <w:color w:val="0A295C"/>
                              <w:spacing w:val="-2"/>
                              <w:sz w:val="16"/>
                            </w:rPr>
                            <w:t xml:space="preserve"> </w:t>
                          </w:r>
                          <w:r>
                            <w:rPr>
                              <w:rFonts w:ascii="DM Sans"/>
                              <w:color w:val="0A295C"/>
                              <w:spacing w:val="-5"/>
                              <w:sz w:val="16"/>
                            </w:rPr>
                            <w:t>002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5691D" id="Text Box 40" o:spid="_x0000_s1028" type="#_x0000_t202" style="position:absolute;margin-left:72.15pt;margin-top:775.45pt;width:53.2pt;height:12.4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" filled="f" stroked="f">
              <v:textbox inset="0,0,0,0">
                <w:txbxContent>
                  <w:p w14:paraId="2F8DEA3C" w14:textId="77777777" w:rsidR="00720565" w:rsidRDefault="00720565" w:rsidP="00720565">
                    <w:pPr>
                      <w:spacing w:before="20"/>
                      <w:ind w:left="20"/>
                      <w:rPr>
                        <w:rFonts w:ascii="DM Sans"/>
                        <w:sz w:val="16"/>
                      </w:rPr>
                    </w:pPr>
                    <w:r>
                      <w:rPr>
                        <w:rFonts w:ascii="DM Sans"/>
                        <w:color w:val="0A295C"/>
                        <w:sz w:val="16"/>
                      </w:rPr>
                      <w:t>22/55</w:t>
                    </w:r>
                    <w:r>
                      <w:rPr>
                        <w:rFonts w:ascii="DM Sans"/>
                        <w:color w:val="0A295C"/>
                        <w:spacing w:val="-3"/>
                        <w:sz w:val="16"/>
                      </w:rPr>
                      <w:t xml:space="preserve"> </w:t>
                    </w:r>
                    <w:r>
                      <w:rPr>
                        <w:rFonts w:ascii="DM Sans"/>
                        <w:color w:val="0A295C"/>
                        <w:sz w:val="16"/>
                      </w:rPr>
                      <w:t>34</w:t>
                    </w:r>
                    <w:r>
                      <w:rPr>
                        <w:rFonts w:ascii="DM Sans"/>
                        <w:color w:val="0A295C"/>
                        <w:spacing w:val="-2"/>
                        <w:sz w:val="16"/>
                      </w:rPr>
                      <w:t xml:space="preserve"> </w:t>
                    </w:r>
                    <w:r>
                      <w:rPr>
                        <w:rFonts w:ascii="DM Sans"/>
                        <w:color w:val="0A295C"/>
                        <w:spacing w:val="-5"/>
                        <w:sz w:val="16"/>
                      </w:rPr>
                      <w:t>002</w:t>
                    </w:r>
                  </w:p>
                </w:txbxContent>
              </v:textbox>
              <w10:wrap anchorx="page" anchory="page"/>
            </v:shape>
          </w:pict>
        </mc:Fallback>
      </mc:AlternateContent>
    </w:r>
    <w:r>
      <w:rPr>
        <w:noProof/>
      </w:rPr>
      <mc:AlternateContent>
        <mc:Choice Requires="wps">
          <w:drawing>
            <wp:anchor distT="0" distB="0" distL="114300" distR="114300" simplePos="0" relativeHeight="251691008" behindDoc="1" locked="0" layoutInCell="1" allowOverlap="1" wp14:anchorId="085D0DAF" wp14:editId="74E2A6B9">
              <wp:simplePos x="0" y="0"/>
              <wp:positionH relativeFrom="page">
                <wp:posOffset>918210</wp:posOffset>
              </wp:positionH>
              <wp:positionV relativeFrom="page">
                <wp:posOffset>9726295</wp:posOffset>
              </wp:positionV>
              <wp:extent cx="2143760" cy="15811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43760" cy="158115"/>
                      </a:xfrm>
                      <a:prstGeom prst="rect">
                        <a:avLst/>
                      </a:prstGeom>
                      <a:noFill/>
                      <a:ln>
                        <a:noFill/>
                      </a:ln>
                    </wps:spPr>
                    <wps:txbx>
                      <w:txbxContent>
                        <w:p w14:paraId="631029AB" w14:textId="77777777" w:rsidR="00720565" w:rsidRDefault="00720565" w:rsidP="00720565">
                          <w:pPr>
                            <w:tabs>
                              <w:tab w:val="left" w:pos="2021"/>
                            </w:tabs>
                            <w:spacing w:before="20"/>
                            <w:ind w:left="20"/>
                            <w:rPr>
                              <w:rFonts w:ascii="DM Sans"/>
                              <w:sz w:val="16"/>
                            </w:rPr>
                          </w:pPr>
                          <w:r>
                            <w:rPr>
                              <w:rFonts w:ascii="DM Sans"/>
                              <w:color w:val="0A295C"/>
                              <w:spacing w:val="-2"/>
                              <w:sz w:val="16"/>
                            </w:rPr>
                            <w:t>Uniwersytet</w:t>
                          </w:r>
                          <w:r>
                            <w:rPr>
                              <w:rFonts w:ascii="DM Sans"/>
                              <w:color w:val="0A295C"/>
                              <w:spacing w:val="8"/>
                              <w:sz w:val="16"/>
                            </w:rPr>
                            <w:t xml:space="preserve"> </w:t>
                          </w:r>
                          <w:r>
                            <w:rPr>
                              <w:rFonts w:ascii="DM Sans"/>
                              <w:color w:val="0A295C"/>
                              <w:spacing w:val="-2"/>
                              <w:sz w:val="16"/>
                            </w:rPr>
                            <w:t>Warszawski</w:t>
                          </w:r>
                          <w:r>
                            <w:rPr>
                              <w:rFonts w:ascii="DM Sans"/>
                              <w:color w:val="0A295C"/>
                              <w:sz w:val="16"/>
                            </w:rPr>
                            <w:tab/>
                            <w:t>02-678</w:t>
                          </w:r>
                          <w:r>
                            <w:rPr>
                              <w:rFonts w:ascii="DM Sans"/>
                              <w:color w:val="0A295C"/>
                              <w:spacing w:val="-10"/>
                              <w:sz w:val="16"/>
                            </w:rPr>
                            <w:t xml:space="preserve"> </w:t>
                          </w:r>
                          <w:r>
                            <w:rPr>
                              <w:rFonts w:ascii="DM Sans"/>
                              <w:color w:val="0A295C"/>
                              <w:spacing w:val="-2"/>
                              <w:sz w:val="16"/>
                            </w:rPr>
                            <w:t>Warszawa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0DAF" id="Text Box 39" o:spid="_x0000_s1029" type="#_x0000_t202" style="position:absolute;margin-left:72.3pt;margin-top:765.85pt;width:168.8pt;height:12.4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" filled="f" stroked="f">
              <v:textbox inset="0,0,0,0">
                <w:txbxContent>
                  <w:p w14:paraId="631029AB" w14:textId="77777777" w:rsidR="00720565" w:rsidRDefault="00720565" w:rsidP="00720565">
                    <w:pPr>
                      <w:tabs>
                        <w:tab w:val="left" w:pos="2021"/>
                      </w:tabs>
                      <w:spacing w:before="20"/>
                      <w:ind w:left="20"/>
                      <w:rPr>
                        <w:rFonts w:ascii="DM Sans"/>
                        <w:sz w:val="16"/>
                      </w:rPr>
                    </w:pPr>
                    <w:r>
                      <w:rPr>
                        <w:rFonts w:ascii="DM Sans"/>
                        <w:color w:val="0A295C"/>
                        <w:spacing w:val="-2"/>
                        <w:sz w:val="16"/>
                      </w:rPr>
                      <w:t>Uniwersytet</w:t>
                    </w:r>
                    <w:r>
                      <w:rPr>
                        <w:rFonts w:ascii="DM Sans"/>
                        <w:color w:val="0A295C"/>
                        <w:spacing w:val="8"/>
                        <w:sz w:val="16"/>
                      </w:rPr>
                      <w:t xml:space="preserve"> </w:t>
                    </w:r>
                    <w:r>
                      <w:rPr>
                        <w:rFonts w:ascii="DM Sans"/>
                        <w:color w:val="0A295C"/>
                        <w:spacing w:val="-2"/>
                        <w:sz w:val="16"/>
                      </w:rPr>
                      <w:t>Warszawski</w:t>
                    </w:r>
                    <w:r>
                      <w:rPr>
                        <w:rFonts w:ascii="DM Sans"/>
                        <w:color w:val="0A295C"/>
                        <w:sz w:val="16"/>
                      </w:rPr>
                      <w:tab/>
                      <w:t>02-678</w:t>
                    </w:r>
                    <w:r>
                      <w:rPr>
                        <w:rFonts w:ascii="DM Sans"/>
                        <w:color w:val="0A295C"/>
                        <w:spacing w:val="-10"/>
                        <w:sz w:val="16"/>
                      </w:rPr>
                      <w:t xml:space="preserve"> </w:t>
                    </w:r>
                    <w:r>
                      <w:rPr>
                        <w:rFonts w:ascii="DM Sans"/>
                        <w:color w:val="0A295C"/>
                        <w:spacing w:val="-2"/>
                        <w:sz w:val="16"/>
                      </w:rPr>
                      <w:t>Warszawa</w:t>
                    </w:r>
                  </w:p>
                </w:txbxContent>
              </v:textbox>
              <w10:wrap anchorx="page" anchory="page"/>
            </v:shape>
          </w:pict>
        </mc:Fallback>
      </mc:AlternateContent>
    </w:r>
    <w:r>
      <w:rPr>
        <w:noProof/>
      </w:rPr>
      <mc:AlternateContent>
        <mc:Choice Requires="wps">
          <w:drawing>
            <wp:anchor distT="0" distB="0" distL="114300" distR="114300" simplePos="0" relativeHeight="251689984" behindDoc="1" locked="0" layoutInCell="1" allowOverlap="1" wp14:anchorId="3622F13B" wp14:editId="758D3F2B">
              <wp:simplePos x="0" y="0"/>
              <wp:positionH relativeFrom="page">
                <wp:posOffset>2187575</wp:posOffset>
              </wp:positionH>
              <wp:positionV relativeFrom="page">
                <wp:posOffset>9604375</wp:posOffset>
              </wp:positionV>
              <wp:extent cx="823595" cy="158115"/>
              <wp:effectExtent l="0"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3595" cy="158115"/>
                      </a:xfrm>
                      <a:prstGeom prst="rect">
                        <a:avLst/>
                      </a:prstGeom>
                      <a:noFill/>
                      <a:ln>
                        <a:noFill/>
                      </a:ln>
                    </wps:spPr>
                    <wps:txbx>
                      <w:txbxContent>
                        <w:p w14:paraId="7DFC73AB" w14:textId="77777777" w:rsidR="00720565" w:rsidRDefault="00720565" w:rsidP="00720565">
                          <w:pPr>
                            <w:spacing w:before="20"/>
                            <w:ind w:left="20"/>
                            <w:rPr>
                              <w:rFonts w:ascii="DM Sans"/>
                              <w:sz w:val="16"/>
                            </w:rPr>
                          </w:pPr>
                          <w:r>
                            <w:rPr>
                              <w:rFonts w:ascii="DM Sans"/>
                              <w:color w:val="0A295C"/>
                              <w:sz w:val="16"/>
                            </w:rPr>
                            <w:t>ul.</w:t>
                          </w:r>
                          <w:r>
                            <w:rPr>
                              <w:rFonts w:ascii="DM Sans"/>
                              <w:color w:val="0A295C"/>
                              <w:spacing w:val="-6"/>
                              <w:sz w:val="16"/>
                            </w:rPr>
                            <w:t xml:space="preserve"> </w:t>
                          </w:r>
                          <w:r>
                            <w:rPr>
                              <w:rFonts w:ascii="DM Sans"/>
                              <w:color w:val="0A295C"/>
                              <w:sz w:val="16"/>
                            </w:rPr>
                            <w:t>Szturmowa</w:t>
                          </w:r>
                          <w:r>
                            <w:rPr>
                              <w:rFonts w:ascii="DM Sans"/>
                              <w:color w:val="0A295C"/>
                              <w:spacing w:val="-3"/>
                              <w:sz w:val="16"/>
                            </w:rPr>
                            <w:t xml:space="preserve"> </w:t>
                          </w:r>
                          <w:r>
                            <w:rPr>
                              <w:rFonts w:ascii="DM Sans"/>
                              <w:color w:val="0A295C"/>
                              <w:spacing w:val="-5"/>
                              <w:sz w:val="16"/>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2F13B" id="Text Box 38" o:spid="_x0000_s1030" type="#_x0000_t202" style="position:absolute;margin-left:172.25pt;margin-top:756.25pt;width:64.85pt;height:12.4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" filled="f" stroked="f">
              <v:textbox inset="0,0,0,0">
                <w:txbxContent>
                  <w:p w14:paraId="7DFC73AB" w14:textId="77777777" w:rsidR="00720565" w:rsidRDefault="00720565" w:rsidP="00720565">
                    <w:pPr>
                      <w:spacing w:before="20"/>
                      <w:ind w:left="20"/>
                      <w:rPr>
                        <w:rFonts w:ascii="DM Sans"/>
                        <w:sz w:val="16"/>
                      </w:rPr>
                    </w:pPr>
                    <w:r>
                      <w:rPr>
                        <w:rFonts w:ascii="DM Sans"/>
                        <w:color w:val="0A295C"/>
                        <w:sz w:val="16"/>
                      </w:rPr>
                      <w:t>ul.</w:t>
                    </w:r>
                    <w:r>
                      <w:rPr>
                        <w:rFonts w:ascii="DM Sans"/>
                        <w:color w:val="0A295C"/>
                        <w:spacing w:val="-6"/>
                        <w:sz w:val="16"/>
                      </w:rPr>
                      <w:t xml:space="preserve"> </w:t>
                    </w:r>
                    <w:r>
                      <w:rPr>
                        <w:rFonts w:ascii="DM Sans"/>
                        <w:color w:val="0A295C"/>
                        <w:sz w:val="16"/>
                      </w:rPr>
                      <w:t>Szturmowa</w:t>
                    </w:r>
                    <w:r>
                      <w:rPr>
                        <w:rFonts w:ascii="DM Sans"/>
                        <w:color w:val="0A295C"/>
                        <w:spacing w:val="-3"/>
                        <w:sz w:val="16"/>
                      </w:rPr>
                      <w:t xml:space="preserve"> </w:t>
                    </w:r>
                    <w:r>
                      <w:rPr>
                        <w:rFonts w:ascii="DM Sans"/>
                        <w:color w:val="0A295C"/>
                        <w:spacing w:val="-5"/>
                        <w:sz w:val="16"/>
                      </w:rPr>
                      <w:t>1/3</w:t>
                    </w:r>
                  </w:p>
                </w:txbxContent>
              </v:textbox>
              <w10:wrap anchorx="page" anchory="page"/>
            </v:shape>
          </w:pict>
        </mc:Fallback>
      </mc:AlternateContent>
    </w:r>
    <w:r>
      <w:rPr>
        <w:noProof/>
      </w:rPr>
      <mc:AlternateContent>
        <mc:Choice Requires="wps">
          <w:drawing>
            <wp:anchor distT="0" distB="0" distL="114300" distR="114300" simplePos="0" relativeHeight="251688960" behindDoc="1" locked="0" layoutInCell="1" allowOverlap="1" wp14:anchorId="46BD538D" wp14:editId="683B16AC">
              <wp:simplePos x="0" y="0"/>
              <wp:positionH relativeFrom="page">
                <wp:posOffset>916305</wp:posOffset>
              </wp:positionH>
              <wp:positionV relativeFrom="page">
                <wp:posOffset>9604375</wp:posOffset>
              </wp:positionV>
              <wp:extent cx="965835" cy="158115"/>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65835" cy="158115"/>
                      </a:xfrm>
                      <a:prstGeom prst="rect">
                        <a:avLst/>
                      </a:prstGeom>
                      <a:noFill/>
                      <a:ln>
                        <a:noFill/>
                      </a:ln>
                    </wps:spPr>
                    <wps:txbx>
                      <w:txbxContent>
                        <w:p w14:paraId="4E911ACB" w14:textId="77777777" w:rsidR="00720565" w:rsidRDefault="00720565" w:rsidP="00720565">
                          <w:pPr>
                            <w:spacing w:before="20"/>
                            <w:ind w:left="20"/>
                            <w:rPr>
                              <w:rFonts w:ascii="DM Sans" w:hAnsi="DM Sans"/>
                              <w:sz w:val="16"/>
                            </w:rPr>
                          </w:pPr>
                          <w:r>
                            <w:rPr>
                              <w:rFonts w:ascii="DM Sans" w:hAnsi="DM Sans"/>
                              <w:color w:val="0A295C"/>
                              <w:sz w:val="16"/>
                            </w:rPr>
                            <w:t>Wydział</w:t>
                          </w:r>
                          <w:r>
                            <w:rPr>
                              <w:rFonts w:ascii="DM Sans" w:hAnsi="DM Sans"/>
                              <w:color w:val="0A295C"/>
                              <w:spacing w:val="-10"/>
                              <w:sz w:val="16"/>
                            </w:rPr>
                            <w:t xml:space="preserve"> </w:t>
                          </w:r>
                          <w:r>
                            <w:rPr>
                              <w:rFonts w:ascii="DM Sans" w:hAnsi="DM Sans"/>
                              <w:color w:val="0A295C"/>
                              <w:spacing w:val="-2"/>
                              <w:sz w:val="16"/>
                            </w:rPr>
                            <w:t>Zarządzania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D538D" id="Text Box 37" o:spid="_x0000_s1031" type="#_x0000_t202" style="position:absolute;margin-left:72.15pt;margin-top:756.25pt;width:76.05pt;height:12.4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" filled="f" stroked="f">
              <v:textbox inset="0,0,0,0">
                <w:txbxContent>
                  <w:p w14:paraId="4E911ACB" w14:textId="77777777" w:rsidR="00720565" w:rsidRDefault="00720565" w:rsidP="00720565">
                    <w:pPr>
                      <w:spacing w:before="20"/>
                      <w:ind w:left="20"/>
                      <w:rPr>
                        <w:rFonts w:ascii="DM Sans" w:hAnsi="DM Sans"/>
                        <w:sz w:val="16"/>
                      </w:rPr>
                    </w:pPr>
                    <w:r>
                      <w:rPr>
                        <w:rFonts w:ascii="DM Sans" w:hAnsi="DM Sans"/>
                        <w:color w:val="0A295C"/>
                        <w:sz w:val="16"/>
                      </w:rPr>
                      <w:t>Wydział</w:t>
                    </w:r>
                    <w:r>
                      <w:rPr>
                        <w:rFonts w:ascii="DM Sans" w:hAnsi="DM Sans"/>
                        <w:color w:val="0A295C"/>
                        <w:spacing w:val="-10"/>
                        <w:sz w:val="16"/>
                      </w:rPr>
                      <w:t xml:space="preserve"> </w:t>
                    </w:r>
                    <w:r>
                      <w:rPr>
                        <w:rFonts w:ascii="DM Sans" w:hAnsi="DM Sans"/>
                        <w:color w:val="0A295C"/>
                        <w:spacing w:val="-2"/>
                        <w:sz w:val="16"/>
                      </w:rPr>
                      <w:t>Zarządzania</w:t>
                    </w:r>
                  </w:p>
                </w:txbxContent>
              </v:textbox>
              <w10:wrap anchorx="page" anchory="page"/>
            </v:shape>
          </w:pict>
        </mc:Fallback>
      </mc:AlternateContent>
    </w:r>
    <w:r>
      <w:rPr>
        <w:noProof/>
      </w:rPr>
      <w:drawing>
        <wp:anchor distT="0" distB="0" distL="0" distR="0" simplePos="0" relativeHeight="251687936" behindDoc="1" locked="0" layoutInCell="1" allowOverlap="1" wp14:anchorId="3DE1A524" wp14:editId="14893C0F">
          <wp:simplePos x="0" y="0"/>
          <wp:positionH relativeFrom="page">
            <wp:posOffset>914400</wp:posOffset>
          </wp:positionH>
          <wp:positionV relativeFrom="page">
            <wp:posOffset>10145395</wp:posOffset>
          </wp:positionV>
          <wp:extent cx="581660" cy="358140"/>
          <wp:effectExtent l="0" t="0" r="0" b="0"/>
          <wp:wrapNone/>
          <wp:docPr id="45" name="image4.png" descr="A picture containing ic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png" descr="A picture containing icon&#10;&#10;Description automatically generated"/>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81660" cy="358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86912" behindDoc="1" locked="0" layoutInCell="1" allowOverlap="1" wp14:anchorId="6FD1C717" wp14:editId="5DCFADAC">
          <wp:simplePos x="0" y="0"/>
          <wp:positionH relativeFrom="page">
            <wp:posOffset>2693035</wp:posOffset>
          </wp:positionH>
          <wp:positionV relativeFrom="page">
            <wp:posOffset>10238740</wp:posOffset>
          </wp:positionV>
          <wp:extent cx="265430" cy="265430"/>
          <wp:effectExtent l="0" t="0" r="0" b="0"/>
          <wp:wrapNone/>
          <wp:docPr id="44" name="image3.png" descr="Shape, squar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3.png" descr="Shape, square&#10;&#10;Description automatically generated"/>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5430" cy="2654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5888" behindDoc="1" locked="0" layoutInCell="1" allowOverlap="1" wp14:anchorId="0346841E" wp14:editId="43472434">
              <wp:simplePos x="0" y="0"/>
              <wp:positionH relativeFrom="page">
                <wp:posOffset>3007995</wp:posOffset>
              </wp:positionH>
              <wp:positionV relativeFrom="page">
                <wp:posOffset>10321925</wp:posOffset>
              </wp:positionV>
              <wp:extent cx="471805" cy="180975"/>
              <wp:effectExtent l="0" t="0" r="0" b="0"/>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1805" cy="180975"/>
                      </a:xfrm>
                      <a:custGeom>
                        <a:avLst/>
                        <a:gdLst>
                          <a:gd name="T0" fmla="*/ 36830 w 743"/>
                          <a:gd name="T1" fmla="*/ 10035540 h 285"/>
                          <a:gd name="T2" fmla="*/ 35560 w 743"/>
                          <a:gd name="T3" fmla="*/ 10002520 h 285"/>
                          <a:gd name="T4" fmla="*/ 43180 w 743"/>
                          <a:gd name="T5" fmla="*/ 10053320 h 285"/>
                          <a:gd name="T6" fmla="*/ 81280 w 743"/>
                          <a:gd name="T7" fmla="*/ 10001885 h 285"/>
                          <a:gd name="T8" fmla="*/ 63500 w 743"/>
                          <a:gd name="T9" fmla="*/ 10046970 h 285"/>
                          <a:gd name="T10" fmla="*/ 106045 w 743"/>
                          <a:gd name="T11" fmla="*/ 10034270 h 285"/>
                          <a:gd name="T12" fmla="*/ 67310 w 743"/>
                          <a:gd name="T13" fmla="*/ 10017760 h 285"/>
                          <a:gd name="T14" fmla="*/ 161925 w 743"/>
                          <a:gd name="T15" fmla="*/ 10021570 h 285"/>
                          <a:gd name="T16" fmla="*/ 119380 w 743"/>
                          <a:gd name="T17" fmla="*/ 10008870 h 285"/>
                          <a:gd name="T18" fmla="*/ 137795 w 743"/>
                          <a:gd name="T19" fmla="*/ 10053955 h 285"/>
                          <a:gd name="T20" fmla="*/ 149225 w 743"/>
                          <a:gd name="T21" fmla="*/ 10040620 h 285"/>
                          <a:gd name="T22" fmla="*/ 144145 w 743"/>
                          <a:gd name="T23" fmla="*/ 10011410 h 285"/>
                          <a:gd name="T24" fmla="*/ 186690 w 743"/>
                          <a:gd name="T25" fmla="*/ 9944100 h 285"/>
                          <a:gd name="T26" fmla="*/ 149225 w 743"/>
                          <a:gd name="T27" fmla="*/ 9902825 h 285"/>
                          <a:gd name="T28" fmla="*/ 95885 w 743"/>
                          <a:gd name="T29" fmla="*/ 9963785 h 285"/>
                          <a:gd name="T30" fmla="*/ 50800 w 743"/>
                          <a:gd name="T31" fmla="*/ 9902825 h 285"/>
                          <a:gd name="T32" fmla="*/ 0 w 743"/>
                          <a:gd name="T33" fmla="*/ 9981565 h 285"/>
                          <a:gd name="T34" fmla="*/ 102870 w 743"/>
                          <a:gd name="T35" fmla="*/ 9981565 h 285"/>
                          <a:gd name="T36" fmla="*/ 210185 w 743"/>
                          <a:gd name="T37" fmla="*/ 10053320 h 285"/>
                          <a:gd name="T38" fmla="*/ 208280 w 743"/>
                          <a:gd name="T39" fmla="*/ 10012045 h 285"/>
                          <a:gd name="T40" fmla="*/ 195580 w 743"/>
                          <a:gd name="T41" fmla="*/ 10024745 h 285"/>
                          <a:gd name="T42" fmla="*/ 168275 w 743"/>
                          <a:gd name="T43" fmla="*/ 10002520 h 285"/>
                          <a:gd name="T44" fmla="*/ 210185 w 743"/>
                          <a:gd name="T45" fmla="*/ 10053320 h 285"/>
                          <a:gd name="T46" fmla="*/ 227965 w 743"/>
                          <a:gd name="T47" fmla="*/ 10043795 h 285"/>
                          <a:gd name="T48" fmla="*/ 254000 w 743"/>
                          <a:gd name="T49" fmla="*/ 10012045 h 285"/>
                          <a:gd name="T50" fmla="*/ 247650 w 743"/>
                          <a:gd name="T51" fmla="*/ 9873615 h 285"/>
                          <a:gd name="T52" fmla="*/ 209550 w 743"/>
                          <a:gd name="T53" fmla="*/ 9968230 h 285"/>
                          <a:gd name="T54" fmla="*/ 297180 w 743"/>
                          <a:gd name="T55" fmla="*/ 9947910 h 285"/>
                          <a:gd name="T56" fmla="*/ 234315 w 743"/>
                          <a:gd name="T57" fmla="*/ 9960610 h 285"/>
                          <a:gd name="T58" fmla="*/ 234315 w 743"/>
                          <a:gd name="T59" fmla="*/ 9896475 h 285"/>
                          <a:gd name="T60" fmla="*/ 298450 w 743"/>
                          <a:gd name="T61" fmla="*/ 9914890 h 285"/>
                          <a:gd name="T62" fmla="*/ 297815 w 743"/>
                          <a:gd name="T63" fmla="*/ 10018395 h 285"/>
                          <a:gd name="T64" fmla="*/ 297815 w 743"/>
                          <a:gd name="T65" fmla="*/ 10018395 h 285"/>
                          <a:gd name="T66" fmla="*/ 282575 w 743"/>
                          <a:gd name="T67" fmla="*/ 10053320 h 285"/>
                          <a:gd name="T68" fmla="*/ 325755 w 743"/>
                          <a:gd name="T69" fmla="*/ 10002520 h 285"/>
                          <a:gd name="T70" fmla="*/ 332105 w 743"/>
                          <a:gd name="T71" fmla="*/ 10002520 h 285"/>
                          <a:gd name="T72" fmla="*/ 370205 w 743"/>
                          <a:gd name="T73" fmla="*/ 10012680 h 285"/>
                          <a:gd name="T74" fmla="*/ 325755 w 743"/>
                          <a:gd name="T75" fmla="*/ 9904730 h 285"/>
                          <a:gd name="T76" fmla="*/ 382270 w 743"/>
                          <a:gd name="T77" fmla="*/ 9909175 h 285"/>
                          <a:gd name="T78" fmla="*/ 314325 w 743"/>
                          <a:gd name="T79" fmla="*/ 9883140 h 285"/>
                          <a:gd name="T80" fmla="*/ 360680 w 743"/>
                          <a:gd name="T81" fmla="*/ 9952355 h 285"/>
                          <a:gd name="T82" fmla="*/ 323215 w 743"/>
                          <a:gd name="T83" fmla="*/ 9954260 h 285"/>
                          <a:gd name="T84" fmla="*/ 340995 w 743"/>
                          <a:gd name="T85" fmla="*/ 9983470 h 285"/>
                          <a:gd name="T86" fmla="*/ 374650 w 743"/>
                          <a:gd name="T87" fmla="*/ 10002520 h 285"/>
                          <a:gd name="T88" fmla="*/ 409575 w 743"/>
                          <a:gd name="T89" fmla="*/ 10032365 h 285"/>
                          <a:gd name="T90" fmla="*/ 463550 w 743"/>
                          <a:gd name="T91" fmla="*/ 10027920 h 285"/>
                          <a:gd name="T92" fmla="*/ 452755 w 743"/>
                          <a:gd name="T93" fmla="*/ 10037445 h 285"/>
                          <a:gd name="T94" fmla="*/ 452755 w 743"/>
                          <a:gd name="T95" fmla="*/ 10007600 h 285"/>
                          <a:gd name="T96" fmla="*/ 448945 w 743"/>
                          <a:gd name="T97" fmla="*/ 10051415 h 285"/>
                          <a:gd name="T98" fmla="*/ 470535 w 743"/>
                          <a:gd name="T99" fmla="*/ 9944100 h 285"/>
                          <a:gd name="T100" fmla="*/ 466090 w 743"/>
                          <a:gd name="T101" fmla="*/ 9919335 h 285"/>
                          <a:gd name="T102" fmla="*/ 461645 w 743"/>
                          <a:gd name="T103" fmla="*/ 9884410 h 285"/>
                          <a:gd name="T104" fmla="*/ 411480 w 743"/>
                          <a:gd name="T105" fmla="*/ 9961880 h 285"/>
                          <a:gd name="T106" fmla="*/ 448310 w 743"/>
                          <a:gd name="T107" fmla="*/ 9900920 h 285"/>
                          <a:gd name="T108" fmla="*/ 448310 w 743"/>
                          <a:gd name="T109" fmla="*/ 9900920 h 285"/>
                          <a:gd name="T110" fmla="*/ 452120 w 743"/>
                          <a:gd name="T111" fmla="*/ 9979660 h 28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743" h="285">
                            <a:moveTo>
                              <a:pt x="86" y="283"/>
                            </a:moveTo>
                            <a:lnTo>
                              <a:pt x="80" y="269"/>
                            </a:lnTo>
                            <a:lnTo>
                              <a:pt x="75" y="255"/>
                            </a:lnTo>
                            <a:lnTo>
                              <a:pt x="63" y="224"/>
                            </a:lnTo>
                            <a:lnTo>
                              <a:pt x="58" y="209"/>
                            </a:lnTo>
                            <a:lnTo>
                              <a:pt x="58" y="255"/>
                            </a:lnTo>
                            <a:lnTo>
                              <a:pt x="36" y="255"/>
                            </a:lnTo>
                            <a:lnTo>
                              <a:pt x="47" y="224"/>
                            </a:lnTo>
                            <a:lnTo>
                              <a:pt x="58" y="255"/>
                            </a:lnTo>
                            <a:lnTo>
                              <a:pt x="58" y="209"/>
                            </a:lnTo>
                            <a:lnTo>
                              <a:pt x="56" y="203"/>
                            </a:lnTo>
                            <a:lnTo>
                              <a:pt x="38" y="203"/>
                            </a:lnTo>
                            <a:lnTo>
                              <a:pt x="8" y="283"/>
                            </a:lnTo>
                            <a:lnTo>
                              <a:pt x="26" y="283"/>
                            </a:lnTo>
                            <a:lnTo>
                              <a:pt x="30" y="269"/>
                            </a:lnTo>
                            <a:lnTo>
                              <a:pt x="63" y="269"/>
                            </a:lnTo>
                            <a:lnTo>
                              <a:pt x="68" y="283"/>
                            </a:lnTo>
                            <a:lnTo>
                              <a:pt x="86" y="283"/>
                            </a:lnTo>
                            <a:close/>
                            <a:moveTo>
                              <a:pt x="167" y="233"/>
                            </a:moveTo>
                            <a:lnTo>
                              <a:pt x="162" y="220"/>
                            </a:lnTo>
                            <a:lnTo>
                              <a:pt x="154" y="210"/>
                            </a:lnTo>
                            <a:lnTo>
                              <a:pt x="142" y="204"/>
                            </a:lnTo>
                            <a:lnTo>
                              <a:pt x="128" y="202"/>
                            </a:lnTo>
                            <a:lnTo>
                              <a:pt x="113" y="205"/>
                            </a:lnTo>
                            <a:lnTo>
                              <a:pt x="100" y="213"/>
                            </a:lnTo>
                            <a:lnTo>
                              <a:pt x="91" y="226"/>
                            </a:lnTo>
                            <a:lnTo>
                              <a:pt x="88" y="243"/>
                            </a:lnTo>
                            <a:lnTo>
                              <a:pt x="91" y="260"/>
                            </a:lnTo>
                            <a:lnTo>
                              <a:pt x="100" y="273"/>
                            </a:lnTo>
                            <a:lnTo>
                              <a:pt x="113" y="281"/>
                            </a:lnTo>
                            <a:lnTo>
                              <a:pt x="128" y="284"/>
                            </a:lnTo>
                            <a:lnTo>
                              <a:pt x="142" y="282"/>
                            </a:lnTo>
                            <a:lnTo>
                              <a:pt x="154" y="276"/>
                            </a:lnTo>
                            <a:lnTo>
                              <a:pt x="162" y="266"/>
                            </a:lnTo>
                            <a:lnTo>
                              <a:pt x="167" y="253"/>
                            </a:lnTo>
                            <a:lnTo>
                              <a:pt x="150" y="253"/>
                            </a:lnTo>
                            <a:lnTo>
                              <a:pt x="147" y="263"/>
                            </a:lnTo>
                            <a:lnTo>
                              <a:pt x="139" y="269"/>
                            </a:lnTo>
                            <a:lnTo>
                              <a:pt x="114" y="269"/>
                            </a:lnTo>
                            <a:lnTo>
                              <a:pt x="106" y="259"/>
                            </a:lnTo>
                            <a:lnTo>
                              <a:pt x="106" y="227"/>
                            </a:lnTo>
                            <a:lnTo>
                              <a:pt x="114" y="217"/>
                            </a:lnTo>
                            <a:lnTo>
                              <a:pt x="139" y="217"/>
                            </a:lnTo>
                            <a:lnTo>
                              <a:pt x="147" y="223"/>
                            </a:lnTo>
                            <a:lnTo>
                              <a:pt x="150" y="233"/>
                            </a:lnTo>
                            <a:lnTo>
                              <a:pt x="167" y="233"/>
                            </a:lnTo>
                            <a:close/>
                            <a:moveTo>
                              <a:pt x="255" y="233"/>
                            </a:moveTo>
                            <a:lnTo>
                              <a:pt x="251" y="220"/>
                            </a:lnTo>
                            <a:lnTo>
                              <a:pt x="242" y="210"/>
                            </a:lnTo>
                            <a:lnTo>
                              <a:pt x="231" y="204"/>
                            </a:lnTo>
                            <a:lnTo>
                              <a:pt x="217" y="202"/>
                            </a:lnTo>
                            <a:lnTo>
                              <a:pt x="201" y="205"/>
                            </a:lnTo>
                            <a:lnTo>
                              <a:pt x="188" y="213"/>
                            </a:lnTo>
                            <a:lnTo>
                              <a:pt x="180" y="226"/>
                            </a:lnTo>
                            <a:lnTo>
                              <a:pt x="177" y="243"/>
                            </a:lnTo>
                            <a:lnTo>
                              <a:pt x="180" y="260"/>
                            </a:lnTo>
                            <a:lnTo>
                              <a:pt x="188" y="273"/>
                            </a:lnTo>
                            <a:lnTo>
                              <a:pt x="201" y="281"/>
                            </a:lnTo>
                            <a:lnTo>
                              <a:pt x="217" y="284"/>
                            </a:lnTo>
                            <a:lnTo>
                              <a:pt x="231" y="282"/>
                            </a:lnTo>
                            <a:lnTo>
                              <a:pt x="242" y="276"/>
                            </a:lnTo>
                            <a:lnTo>
                              <a:pt x="251" y="266"/>
                            </a:lnTo>
                            <a:lnTo>
                              <a:pt x="255" y="253"/>
                            </a:lnTo>
                            <a:lnTo>
                              <a:pt x="238" y="253"/>
                            </a:lnTo>
                            <a:lnTo>
                              <a:pt x="235" y="263"/>
                            </a:lnTo>
                            <a:lnTo>
                              <a:pt x="227" y="269"/>
                            </a:lnTo>
                            <a:lnTo>
                              <a:pt x="202" y="269"/>
                            </a:lnTo>
                            <a:lnTo>
                              <a:pt x="194" y="259"/>
                            </a:lnTo>
                            <a:lnTo>
                              <a:pt x="194" y="227"/>
                            </a:lnTo>
                            <a:lnTo>
                              <a:pt x="202" y="217"/>
                            </a:lnTo>
                            <a:lnTo>
                              <a:pt x="227" y="217"/>
                            </a:lnTo>
                            <a:lnTo>
                              <a:pt x="235" y="223"/>
                            </a:lnTo>
                            <a:lnTo>
                              <a:pt x="238" y="233"/>
                            </a:lnTo>
                            <a:lnTo>
                              <a:pt x="255" y="233"/>
                            </a:lnTo>
                            <a:close/>
                            <a:moveTo>
                              <a:pt x="316" y="170"/>
                            </a:moveTo>
                            <a:lnTo>
                              <a:pt x="305" y="142"/>
                            </a:lnTo>
                            <a:lnTo>
                              <a:pt x="294" y="111"/>
                            </a:lnTo>
                            <a:lnTo>
                              <a:pt x="269" y="46"/>
                            </a:lnTo>
                            <a:lnTo>
                              <a:pt x="258" y="16"/>
                            </a:lnTo>
                            <a:lnTo>
                              <a:pt x="258" y="111"/>
                            </a:lnTo>
                            <a:lnTo>
                              <a:pt x="212" y="111"/>
                            </a:lnTo>
                            <a:lnTo>
                              <a:pt x="235" y="46"/>
                            </a:lnTo>
                            <a:lnTo>
                              <a:pt x="258" y="111"/>
                            </a:lnTo>
                            <a:lnTo>
                              <a:pt x="258" y="16"/>
                            </a:lnTo>
                            <a:lnTo>
                              <a:pt x="253" y="4"/>
                            </a:lnTo>
                            <a:lnTo>
                              <a:pt x="217" y="4"/>
                            </a:lnTo>
                            <a:lnTo>
                              <a:pt x="158" y="160"/>
                            </a:lnTo>
                            <a:lnTo>
                              <a:pt x="151" y="142"/>
                            </a:lnTo>
                            <a:lnTo>
                              <a:pt x="140" y="111"/>
                            </a:lnTo>
                            <a:lnTo>
                              <a:pt x="115" y="46"/>
                            </a:lnTo>
                            <a:lnTo>
                              <a:pt x="104" y="16"/>
                            </a:lnTo>
                            <a:lnTo>
                              <a:pt x="104" y="111"/>
                            </a:lnTo>
                            <a:lnTo>
                              <a:pt x="57" y="111"/>
                            </a:lnTo>
                            <a:lnTo>
                              <a:pt x="80" y="46"/>
                            </a:lnTo>
                            <a:lnTo>
                              <a:pt x="81" y="46"/>
                            </a:lnTo>
                            <a:lnTo>
                              <a:pt x="104" y="111"/>
                            </a:lnTo>
                            <a:lnTo>
                              <a:pt x="104" y="16"/>
                            </a:lnTo>
                            <a:lnTo>
                              <a:pt x="99" y="4"/>
                            </a:lnTo>
                            <a:lnTo>
                              <a:pt x="63" y="4"/>
                            </a:lnTo>
                            <a:lnTo>
                              <a:pt x="0" y="170"/>
                            </a:lnTo>
                            <a:lnTo>
                              <a:pt x="36" y="170"/>
                            </a:lnTo>
                            <a:lnTo>
                              <a:pt x="46" y="142"/>
                            </a:lnTo>
                            <a:lnTo>
                              <a:pt x="115" y="142"/>
                            </a:lnTo>
                            <a:lnTo>
                              <a:pt x="125" y="170"/>
                            </a:lnTo>
                            <a:lnTo>
                              <a:pt x="155" y="170"/>
                            </a:lnTo>
                            <a:lnTo>
                              <a:pt x="162" y="170"/>
                            </a:lnTo>
                            <a:lnTo>
                              <a:pt x="190" y="170"/>
                            </a:lnTo>
                            <a:lnTo>
                              <a:pt x="201" y="142"/>
                            </a:lnTo>
                            <a:lnTo>
                              <a:pt x="269" y="142"/>
                            </a:lnTo>
                            <a:lnTo>
                              <a:pt x="279" y="170"/>
                            </a:lnTo>
                            <a:lnTo>
                              <a:pt x="316" y="170"/>
                            </a:lnTo>
                            <a:close/>
                            <a:moveTo>
                              <a:pt x="331" y="283"/>
                            </a:moveTo>
                            <a:lnTo>
                              <a:pt x="314" y="253"/>
                            </a:lnTo>
                            <a:lnTo>
                              <a:pt x="314" y="251"/>
                            </a:lnTo>
                            <a:lnTo>
                              <a:pt x="323" y="247"/>
                            </a:lnTo>
                            <a:lnTo>
                              <a:pt x="328" y="239"/>
                            </a:lnTo>
                            <a:lnTo>
                              <a:pt x="328" y="238"/>
                            </a:lnTo>
                            <a:lnTo>
                              <a:pt x="328" y="218"/>
                            </a:lnTo>
                            <a:lnTo>
                              <a:pt x="328" y="214"/>
                            </a:lnTo>
                            <a:lnTo>
                              <a:pt x="318" y="203"/>
                            </a:lnTo>
                            <a:lnTo>
                              <a:pt x="311" y="203"/>
                            </a:lnTo>
                            <a:lnTo>
                              <a:pt x="311" y="222"/>
                            </a:lnTo>
                            <a:lnTo>
                              <a:pt x="311" y="234"/>
                            </a:lnTo>
                            <a:lnTo>
                              <a:pt x="308" y="238"/>
                            </a:lnTo>
                            <a:lnTo>
                              <a:pt x="281" y="238"/>
                            </a:lnTo>
                            <a:lnTo>
                              <a:pt x="281" y="218"/>
                            </a:lnTo>
                            <a:lnTo>
                              <a:pt x="308" y="218"/>
                            </a:lnTo>
                            <a:lnTo>
                              <a:pt x="311" y="222"/>
                            </a:lnTo>
                            <a:lnTo>
                              <a:pt x="311" y="203"/>
                            </a:lnTo>
                            <a:lnTo>
                              <a:pt x="265" y="203"/>
                            </a:lnTo>
                            <a:lnTo>
                              <a:pt x="265" y="283"/>
                            </a:lnTo>
                            <a:lnTo>
                              <a:pt x="281" y="283"/>
                            </a:lnTo>
                            <a:lnTo>
                              <a:pt x="281" y="253"/>
                            </a:lnTo>
                            <a:lnTo>
                              <a:pt x="297" y="253"/>
                            </a:lnTo>
                            <a:lnTo>
                              <a:pt x="312" y="283"/>
                            </a:lnTo>
                            <a:lnTo>
                              <a:pt x="331" y="283"/>
                            </a:lnTo>
                            <a:close/>
                            <a:moveTo>
                              <a:pt x="400" y="203"/>
                            </a:moveTo>
                            <a:lnTo>
                              <a:pt x="343" y="203"/>
                            </a:lnTo>
                            <a:lnTo>
                              <a:pt x="343" y="283"/>
                            </a:lnTo>
                            <a:lnTo>
                              <a:pt x="400" y="283"/>
                            </a:lnTo>
                            <a:lnTo>
                              <a:pt x="400" y="268"/>
                            </a:lnTo>
                            <a:lnTo>
                              <a:pt x="359" y="268"/>
                            </a:lnTo>
                            <a:lnTo>
                              <a:pt x="359" y="250"/>
                            </a:lnTo>
                            <a:lnTo>
                              <a:pt x="398" y="250"/>
                            </a:lnTo>
                            <a:lnTo>
                              <a:pt x="398" y="235"/>
                            </a:lnTo>
                            <a:lnTo>
                              <a:pt x="359" y="235"/>
                            </a:lnTo>
                            <a:lnTo>
                              <a:pt x="359" y="218"/>
                            </a:lnTo>
                            <a:lnTo>
                              <a:pt x="400" y="218"/>
                            </a:lnTo>
                            <a:lnTo>
                              <a:pt x="400" y="203"/>
                            </a:lnTo>
                            <a:close/>
                            <a:moveTo>
                              <a:pt x="470" y="65"/>
                            </a:moveTo>
                            <a:lnTo>
                              <a:pt x="461" y="38"/>
                            </a:lnTo>
                            <a:lnTo>
                              <a:pt x="443" y="17"/>
                            </a:lnTo>
                            <a:lnTo>
                              <a:pt x="419" y="5"/>
                            </a:lnTo>
                            <a:lnTo>
                              <a:pt x="390" y="0"/>
                            </a:lnTo>
                            <a:lnTo>
                              <a:pt x="356" y="6"/>
                            </a:lnTo>
                            <a:lnTo>
                              <a:pt x="330" y="24"/>
                            </a:lnTo>
                            <a:lnTo>
                              <a:pt x="312" y="51"/>
                            </a:lnTo>
                            <a:lnTo>
                              <a:pt x="306" y="87"/>
                            </a:lnTo>
                            <a:lnTo>
                              <a:pt x="312" y="122"/>
                            </a:lnTo>
                            <a:lnTo>
                              <a:pt x="330" y="149"/>
                            </a:lnTo>
                            <a:lnTo>
                              <a:pt x="356" y="167"/>
                            </a:lnTo>
                            <a:lnTo>
                              <a:pt x="390" y="173"/>
                            </a:lnTo>
                            <a:lnTo>
                              <a:pt x="417" y="169"/>
                            </a:lnTo>
                            <a:lnTo>
                              <a:pt x="440" y="158"/>
                            </a:lnTo>
                            <a:lnTo>
                              <a:pt x="457" y="141"/>
                            </a:lnTo>
                            <a:lnTo>
                              <a:pt x="468" y="117"/>
                            </a:lnTo>
                            <a:lnTo>
                              <a:pt x="431" y="117"/>
                            </a:lnTo>
                            <a:lnTo>
                              <a:pt x="424" y="127"/>
                            </a:lnTo>
                            <a:lnTo>
                              <a:pt x="414" y="135"/>
                            </a:lnTo>
                            <a:lnTo>
                              <a:pt x="403" y="139"/>
                            </a:lnTo>
                            <a:lnTo>
                              <a:pt x="390" y="141"/>
                            </a:lnTo>
                            <a:lnTo>
                              <a:pt x="369" y="137"/>
                            </a:lnTo>
                            <a:lnTo>
                              <a:pt x="354" y="126"/>
                            </a:lnTo>
                            <a:lnTo>
                              <a:pt x="345" y="109"/>
                            </a:lnTo>
                            <a:lnTo>
                              <a:pt x="342" y="87"/>
                            </a:lnTo>
                            <a:lnTo>
                              <a:pt x="345" y="64"/>
                            </a:lnTo>
                            <a:lnTo>
                              <a:pt x="354" y="47"/>
                            </a:lnTo>
                            <a:lnTo>
                              <a:pt x="369" y="36"/>
                            </a:lnTo>
                            <a:lnTo>
                              <a:pt x="390" y="33"/>
                            </a:lnTo>
                            <a:lnTo>
                              <a:pt x="405" y="35"/>
                            </a:lnTo>
                            <a:lnTo>
                              <a:pt x="418" y="41"/>
                            </a:lnTo>
                            <a:lnTo>
                              <a:pt x="428" y="51"/>
                            </a:lnTo>
                            <a:lnTo>
                              <a:pt x="434" y="65"/>
                            </a:lnTo>
                            <a:lnTo>
                              <a:pt x="470" y="65"/>
                            </a:lnTo>
                            <a:close/>
                            <a:moveTo>
                              <a:pt x="486" y="243"/>
                            </a:moveTo>
                            <a:lnTo>
                              <a:pt x="484" y="227"/>
                            </a:lnTo>
                            <a:lnTo>
                              <a:pt x="478" y="218"/>
                            </a:lnTo>
                            <a:lnTo>
                              <a:pt x="476" y="215"/>
                            </a:lnTo>
                            <a:lnTo>
                              <a:pt x="469" y="211"/>
                            </a:lnTo>
                            <a:lnTo>
                              <a:pt x="469" y="228"/>
                            </a:lnTo>
                            <a:lnTo>
                              <a:pt x="469" y="258"/>
                            </a:lnTo>
                            <a:lnTo>
                              <a:pt x="461" y="268"/>
                            </a:lnTo>
                            <a:lnTo>
                              <a:pt x="432" y="268"/>
                            </a:lnTo>
                            <a:lnTo>
                              <a:pt x="432" y="218"/>
                            </a:lnTo>
                            <a:lnTo>
                              <a:pt x="461" y="218"/>
                            </a:lnTo>
                            <a:lnTo>
                              <a:pt x="469" y="228"/>
                            </a:lnTo>
                            <a:lnTo>
                              <a:pt x="469" y="211"/>
                            </a:lnTo>
                            <a:lnTo>
                              <a:pt x="463" y="206"/>
                            </a:lnTo>
                            <a:lnTo>
                              <a:pt x="445" y="203"/>
                            </a:lnTo>
                            <a:lnTo>
                              <a:pt x="416" y="203"/>
                            </a:lnTo>
                            <a:lnTo>
                              <a:pt x="416" y="283"/>
                            </a:lnTo>
                            <a:lnTo>
                              <a:pt x="445" y="283"/>
                            </a:lnTo>
                            <a:lnTo>
                              <a:pt x="463" y="280"/>
                            </a:lnTo>
                            <a:lnTo>
                              <a:pt x="476" y="272"/>
                            </a:lnTo>
                            <a:lnTo>
                              <a:pt x="478" y="268"/>
                            </a:lnTo>
                            <a:lnTo>
                              <a:pt x="484" y="259"/>
                            </a:lnTo>
                            <a:lnTo>
                              <a:pt x="486" y="243"/>
                            </a:lnTo>
                            <a:close/>
                            <a:moveTo>
                              <a:pt x="513" y="203"/>
                            </a:moveTo>
                            <a:lnTo>
                              <a:pt x="497" y="203"/>
                            </a:lnTo>
                            <a:lnTo>
                              <a:pt x="497" y="283"/>
                            </a:lnTo>
                            <a:lnTo>
                              <a:pt x="513" y="283"/>
                            </a:lnTo>
                            <a:lnTo>
                              <a:pt x="513" y="203"/>
                            </a:lnTo>
                            <a:close/>
                            <a:moveTo>
                              <a:pt x="583" y="203"/>
                            </a:moveTo>
                            <a:lnTo>
                              <a:pt x="523" y="203"/>
                            </a:lnTo>
                            <a:lnTo>
                              <a:pt x="523" y="219"/>
                            </a:lnTo>
                            <a:lnTo>
                              <a:pt x="545" y="219"/>
                            </a:lnTo>
                            <a:lnTo>
                              <a:pt x="545" y="283"/>
                            </a:lnTo>
                            <a:lnTo>
                              <a:pt x="562" y="283"/>
                            </a:lnTo>
                            <a:lnTo>
                              <a:pt x="562" y="219"/>
                            </a:lnTo>
                            <a:lnTo>
                              <a:pt x="583" y="219"/>
                            </a:lnTo>
                            <a:lnTo>
                              <a:pt x="583" y="203"/>
                            </a:lnTo>
                            <a:close/>
                            <a:moveTo>
                              <a:pt x="603" y="123"/>
                            </a:moveTo>
                            <a:lnTo>
                              <a:pt x="589" y="88"/>
                            </a:lnTo>
                            <a:lnTo>
                              <a:pt x="558" y="74"/>
                            </a:lnTo>
                            <a:lnTo>
                              <a:pt x="527" y="65"/>
                            </a:lnTo>
                            <a:lnTo>
                              <a:pt x="513" y="49"/>
                            </a:lnTo>
                            <a:lnTo>
                              <a:pt x="513" y="38"/>
                            </a:lnTo>
                            <a:lnTo>
                              <a:pt x="523" y="31"/>
                            </a:lnTo>
                            <a:lnTo>
                              <a:pt x="557" y="31"/>
                            </a:lnTo>
                            <a:lnTo>
                              <a:pt x="568" y="41"/>
                            </a:lnTo>
                            <a:lnTo>
                              <a:pt x="568" y="56"/>
                            </a:lnTo>
                            <a:lnTo>
                              <a:pt x="602" y="56"/>
                            </a:lnTo>
                            <a:lnTo>
                              <a:pt x="597" y="34"/>
                            </a:lnTo>
                            <a:lnTo>
                              <a:pt x="585" y="17"/>
                            </a:lnTo>
                            <a:lnTo>
                              <a:pt x="566" y="4"/>
                            </a:lnTo>
                            <a:lnTo>
                              <a:pt x="540" y="0"/>
                            </a:lnTo>
                            <a:lnTo>
                              <a:pt x="514" y="4"/>
                            </a:lnTo>
                            <a:lnTo>
                              <a:pt x="495" y="15"/>
                            </a:lnTo>
                            <a:lnTo>
                              <a:pt x="483" y="32"/>
                            </a:lnTo>
                            <a:lnTo>
                              <a:pt x="479" y="51"/>
                            </a:lnTo>
                            <a:lnTo>
                              <a:pt x="493" y="86"/>
                            </a:lnTo>
                            <a:lnTo>
                              <a:pt x="524" y="100"/>
                            </a:lnTo>
                            <a:lnTo>
                              <a:pt x="555" y="108"/>
                            </a:lnTo>
                            <a:lnTo>
                              <a:pt x="568" y="124"/>
                            </a:lnTo>
                            <a:lnTo>
                              <a:pt x="568" y="136"/>
                            </a:lnTo>
                            <a:lnTo>
                              <a:pt x="557" y="143"/>
                            </a:lnTo>
                            <a:lnTo>
                              <a:pt x="539" y="143"/>
                            </a:lnTo>
                            <a:lnTo>
                              <a:pt x="525" y="141"/>
                            </a:lnTo>
                            <a:lnTo>
                              <a:pt x="515" y="135"/>
                            </a:lnTo>
                            <a:lnTo>
                              <a:pt x="509" y="127"/>
                            </a:lnTo>
                            <a:lnTo>
                              <a:pt x="507" y="117"/>
                            </a:lnTo>
                            <a:lnTo>
                              <a:pt x="473" y="117"/>
                            </a:lnTo>
                            <a:lnTo>
                              <a:pt x="477" y="138"/>
                            </a:lnTo>
                            <a:lnTo>
                              <a:pt x="488" y="156"/>
                            </a:lnTo>
                            <a:lnTo>
                              <a:pt x="508" y="169"/>
                            </a:lnTo>
                            <a:lnTo>
                              <a:pt x="537" y="173"/>
                            </a:lnTo>
                            <a:lnTo>
                              <a:pt x="564" y="170"/>
                            </a:lnTo>
                            <a:lnTo>
                              <a:pt x="585" y="159"/>
                            </a:lnTo>
                            <a:lnTo>
                              <a:pt x="598" y="143"/>
                            </a:lnTo>
                            <a:lnTo>
                              <a:pt x="603" y="123"/>
                            </a:lnTo>
                            <a:close/>
                            <a:moveTo>
                              <a:pt x="647" y="203"/>
                            </a:moveTo>
                            <a:lnTo>
                              <a:pt x="590" y="203"/>
                            </a:lnTo>
                            <a:lnTo>
                              <a:pt x="590" y="283"/>
                            </a:lnTo>
                            <a:lnTo>
                              <a:pt x="647" y="283"/>
                            </a:lnTo>
                            <a:lnTo>
                              <a:pt x="647" y="268"/>
                            </a:lnTo>
                            <a:lnTo>
                              <a:pt x="606" y="268"/>
                            </a:lnTo>
                            <a:lnTo>
                              <a:pt x="606" y="250"/>
                            </a:lnTo>
                            <a:lnTo>
                              <a:pt x="645" y="250"/>
                            </a:lnTo>
                            <a:lnTo>
                              <a:pt x="645" y="235"/>
                            </a:lnTo>
                            <a:lnTo>
                              <a:pt x="606" y="235"/>
                            </a:lnTo>
                            <a:lnTo>
                              <a:pt x="606" y="218"/>
                            </a:lnTo>
                            <a:lnTo>
                              <a:pt x="647" y="218"/>
                            </a:lnTo>
                            <a:lnTo>
                              <a:pt x="647" y="203"/>
                            </a:lnTo>
                            <a:close/>
                            <a:moveTo>
                              <a:pt x="730" y="243"/>
                            </a:moveTo>
                            <a:lnTo>
                              <a:pt x="728" y="227"/>
                            </a:lnTo>
                            <a:lnTo>
                              <a:pt x="722" y="218"/>
                            </a:lnTo>
                            <a:lnTo>
                              <a:pt x="720" y="215"/>
                            </a:lnTo>
                            <a:lnTo>
                              <a:pt x="713" y="211"/>
                            </a:lnTo>
                            <a:lnTo>
                              <a:pt x="713" y="228"/>
                            </a:lnTo>
                            <a:lnTo>
                              <a:pt x="713" y="258"/>
                            </a:lnTo>
                            <a:lnTo>
                              <a:pt x="705" y="268"/>
                            </a:lnTo>
                            <a:lnTo>
                              <a:pt x="676" y="268"/>
                            </a:lnTo>
                            <a:lnTo>
                              <a:pt x="676" y="218"/>
                            </a:lnTo>
                            <a:lnTo>
                              <a:pt x="705" y="218"/>
                            </a:lnTo>
                            <a:lnTo>
                              <a:pt x="713" y="228"/>
                            </a:lnTo>
                            <a:lnTo>
                              <a:pt x="713" y="211"/>
                            </a:lnTo>
                            <a:lnTo>
                              <a:pt x="707" y="206"/>
                            </a:lnTo>
                            <a:lnTo>
                              <a:pt x="689" y="203"/>
                            </a:lnTo>
                            <a:lnTo>
                              <a:pt x="660" y="203"/>
                            </a:lnTo>
                            <a:lnTo>
                              <a:pt x="660" y="283"/>
                            </a:lnTo>
                            <a:lnTo>
                              <a:pt x="689" y="283"/>
                            </a:lnTo>
                            <a:lnTo>
                              <a:pt x="707" y="280"/>
                            </a:lnTo>
                            <a:lnTo>
                              <a:pt x="720" y="272"/>
                            </a:lnTo>
                            <a:lnTo>
                              <a:pt x="722" y="268"/>
                            </a:lnTo>
                            <a:lnTo>
                              <a:pt x="728" y="259"/>
                            </a:lnTo>
                            <a:lnTo>
                              <a:pt x="730" y="243"/>
                            </a:lnTo>
                            <a:close/>
                            <a:moveTo>
                              <a:pt x="743" y="123"/>
                            </a:moveTo>
                            <a:lnTo>
                              <a:pt x="741" y="111"/>
                            </a:lnTo>
                            <a:lnTo>
                              <a:pt x="736" y="101"/>
                            </a:lnTo>
                            <a:lnTo>
                              <a:pt x="735" y="100"/>
                            </a:lnTo>
                            <a:lnTo>
                              <a:pt x="727" y="92"/>
                            </a:lnTo>
                            <a:lnTo>
                              <a:pt x="717" y="86"/>
                            </a:lnTo>
                            <a:lnTo>
                              <a:pt x="727" y="80"/>
                            </a:lnTo>
                            <a:lnTo>
                              <a:pt x="734" y="72"/>
                            </a:lnTo>
                            <a:lnTo>
                              <a:pt x="734" y="71"/>
                            </a:lnTo>
                            <a:lnTo>
                              <a:pt x="739" y="61"/>
                            </a:lnTo>
                            <a:lnTo>
                              <a:pt x="740" y="49"/>
                            </a:lnTo>
                            <a:lnTo>
                              <a:pt x="738" y="35"/>
                            </a:lnTo>
                            <a:lnTo>
                              <a:pt x="737" y="31"/>
                            </a:lnTo>
                            <a:lnTo>
                              <a:pt x="727" y="17"/>
                            </a:lnTo>
                            <a:lnTo>
                              <a:pt x="710" y="7"/>
                            </a:lnTo>
                            <a:lnTo>
                              <a:pt x="708" y="7"/>
                            </a:lnTo>
                            <a:lnTo>
                              <a:pt x="708" y="109"/>
                            </a:lnTo>
                            <a:lnTo>
                              <a:pt x="708" y="132"/>
                            </a:lnTo>
                            <a:lnTo>
                              <a:pt x="701" y="139"/>
                            </a:lnTo>
                            <a:lnTo>
                              <a:pt x="648" y="139"/>
                            </a:lnTo>
                            <a:lnTo>
                              <a:pt x="648" y="101"/>
                            </a:lnTo>
                            <a:lnTo>
                              <a:pt x="701" y="101"/>
                            </a:lnTo>
                            <a:lnTo>
                              <a:pt x="708" y="109"/>
                            </a:lnTo>
                            <a:lnTo>
                              <a:pt x="708" y="7"/>
                            </a:lnTo>
                            <a:lnTo>
                              <a:pt x="706" y="7"/>
                            </a:lnTo>
                            <a:lnTo>
                              <a:pt x="706" y="43"/>
                            </a:lnTo>
                            <a:lnTo>
                              <a:pt x="706" y="65"/>
                            </a:lnTo>
                            <a:lnTo>
                              <a:pt x="698" y="71"/>
                            </a:lnTo>
                            <a:lnTo>
                              <a:pt x="648" y="71"/>
                            </a:lnTo>
                            <a:lnTo>
                              <a:pt x="648" y="35"/>
                            </a:lnTo>
                            <a:lnTo>
                              <a:pt x="700" y="35"/>
                            </a:lnTo>
                            <a:lnTo>
                              <a:pt x="706" y="43"/>
                            </a:lnTo>
                            <a:lnTo>
                              <a:pt x="706" y="7"/>
                            </a:lnTo>
                            <a:lnTo>
                              <a:pt x="685" y="4"/>
                            </a:lnTo>
                            <a:lnTo>
                              <a:pt x="614" y="4"/>
                            </a:lnTo>
                            <a:lnTo>
                              <a:pt x="614" y="170"/>
                            </a:lnTo>
                            <a:lnTo>
                              <a:pt x="688" y="170"/>
                            </a:lnTo>
                            <a:lnTo>
                              <a:pt x="712" y="167"/>
                            </a:lnTo>
                            <a:lnTo>
                              <a:pt x="729" y="157"/>
                            </a:lnTo>
                            <a:lnTo>
                              <a:pt x="739" y="142"/>
                            </a:lnTo>
                            <a:lnTo>
                              <a:pt x="740" y="139"/>
                            </a:lnTo>
                            <a:lnTo>
                              <a:pt x="743" y="123"/>
                            </a:lnTo>
                            <a:close/>
                          </a:path>
                        </a:pathLst>
                      </a:custGeom>
                      <a:solidFill>
                        <a:srgbClr val="006A5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D0EA6" id="Freeform 36" o:spid="_x0000_s1026" style="position:absolute;margin-left:236.85pt;margin-top:812.75pt;width:37.15pt;height:14.2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43,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" path="m86,283l80,269,75,255,63,224,58,209r,46l36,255,47,224r11,31l58,209r-2,-6l38,203,8,283r18,l30,269r33,l68,283r18,xm167,233r-5,-13l154,210r-12,-6l128,202r-15,3l100,213r-9,13l88,243r3,17l100,273r13,8l128,284r14,-2l154,276r8,-10l167,253r-17,l147,263r-8,6l114,269r-8,-10l106,227r8,-10l139,217r8,6l150,233r17,xm255,233r-4,-13l242,210r-11,-6l217,202r-16,3l188,213r-8,13l177,243r3,17l188,273r13,8l217,284r14,-2l242,276r9,-10l255,253r-17,l235,263r-8,6l202,269r-8,-10l194,227r8,-10l227,217r8,6l238,233r17,xm316,170l305,142,294,111,269,46,258,16r,95l212,111,235,46r23,65l258,16,253,4r-36,l158,160r-7,-18l140,111,115,46,104,16r,95l57,111,80,46r1,l104,111r,-95l99,4,63,4,,170r36,l46,142r69,l125,170r30,l162,170r28,l201,142r68,l279,170r37,xm331,283l314,253r,-2l323,247r5,-8l328,238r,-20l328,214,318,203r-7,l311,222r,12l308,238r-27,l281,218r27,l311,222r,-19l265,203r,80l281,283r,-30l297,253r15,30l331,283xm400,203r-57,l343,283r57,l400,268r-41,l359,250r39,l398,235r-39,l359,218r41,l400,203xm470,65l461,38,443,17,419,5,390,,356,6,330,24,312,51r-6,36l312,122r18,27l356,167r34,6l417,169r23,-11l457,141r11,-24l431,117r-7,10l414,135r-11,4l390,141r-21,-4l354,126r-9,-17l342,87r3,-23l354,47,369,36r21,-3l405,35r13,6l428,51r6,14l470,65xm486,243r-2,-16l478,218r-2,-3l469,211r,17l469,258r-8,10l432,268r,-50l461,218r8,10l469,211r-6,-5l445,203r-29,l416,283r29,l463,280r13,-8l478,268r6,-9l486,243xm513,203r-16,l497,283r16,l513,203xm583,203r-60,l523,219r22,l545,283r17,l562,219r21,l583,203xm603,123l589,88,558,74,527,65,513,49r,-11l523,31r34,l568,41r,15l602,56,597,34,585,17,566,4,540,,514,4,495,15,483,32r-4,19l493,86r31,14l555,108r13,16l568,136r-11,7l539,143r-14,-2l515,135r-6,-8l507,117r-34,l477,138r11,18l508,169r29,4l564,170r21,-11l598,143r5,-20xm647,203r-57,l590,283r57,l647,268r-41,l606,250r39,l645,235r-39,l606,218r41,l647,203xm730,243r-2,-16l722,218r-2,-3l713,211r,17l713,258r-8,10l676,268r,-50l705,218r8,10l713,211r-6,-5l689,203r-29,l660,283r29,l707,280r13,-8l722,268r6,-9l730,243xm743,123r-2,-12l736,101r-1,-1l727,92,717,86r10,-6l734,72r,-1l739,61r1,-12l738,35r-1,-4l727,17,710,7r-2,l708,109r,23l701,139r-53,l648,101r53,l708,109,708,7r-2,l706,43r,22l698,71r-50,l648,35r52,l706,43r,-36l685,4r-71,l614,170r74,l712,167r17,-10l739,142r1,-3l743,123xe" fillcolor="#006a5f" stroked="f">
              <v:path arrowok="t" o:connecttype="custom" o:connectlocs="23387050,2147483646;22580600,2147483646;27419300,2147483646;51612800,2147483646;40322500,2147483646;67338575,2147483646;42741850,2147483646;102822375,2147483646;75806300,2147483646;87499825,2147483646;94757875,2147483646;91532075,2147483646;118548150,2147483646;94757875,2147483646;60886975,2147483646;32258000,2147483646;0,2147483646;65322450,2147483646;133467475,2147483646;132257800,2147483646;124193300,2147483646;106854625,2147483646;133467475,2147483646;144757775,2147483646;161290000,2147483646;157257750,2147483646;133064250,2147483646;188709300,2147483646;148790025,2147483646;148790025,2147483646;189515750,2147483646;189112525,2147483646;189112525,2147483646;179435125,2147483646;206854425,2147483646;210886675,2147483646;235080175,2147483646;206854425,2147483646;242741450,2147483646;199596375,2147483646;229031800,2147483646;205241525,2147483646;216531825,2147483646;237902750,2147483646;260080125,2147483646;294354250,2147483646;287499425,2147483646;287499425,2147483646;285080075,2147483646;298789725,2147483646;295967150,2147483646;293144575,2147483646;261289800,2147483646;284676850,2147483646;284676850,2147483646;287096200,2147483646" o:connectangles="0,0,0,0,0,0,0,0,0,0,0,0,0,0,0,0,0,0,0,0,0,0,0,0,0,0,0,0,0,0,0,0,0,0,0,0,0,0,0,0,0,0,0,0,0,0,0,0,0,0,0,0,0,0,0,0"/>
              <w10:wrap anchorx="page" anchory="page"/>
            </v:shape>
          </w:pict>
        </mc:Fallback>
      </mc:AlternateContent>
    </w:r>
    <w:r>
      <w:rPr>
        <w:noProof/>
      </w:rPr>
      <w:drawing>
        <wp:anchor distT="0" distB="0" distL="0" distR="0" simplePos="0" relativeHeight="251684864" behindDoc="1" locked="0" layoutInCell="1" allowOverlap="1" wp14:anchorId="1B44A64D" wp14:editId="33ACA66C">
          <wp:simplePos x="0" y="0"/>
          <wp:positionH relativeFrom="page">
            <wp:posOffset>1626235</wp:posOffset>
          </wp:positionH>
          <wp:positionV relativeFrom="page">
            <wp:posOffset>10232065</wp:posOffset>
          </wp:positionV>
          <wp:extent cx="916940" cy="269240"/>
          <wp:effectExtent l="0" t="0" r="0" b="0"/>
          <wp:wrapNone/>
          <wp:docPr id="43" name="image2.png" descr="A picture containing shap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descr="A picture containing shape&#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16940" cy="2692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9B29" w14:textId="3AF0607E" w:rsidR="007620C8" w:rsidRDefault="00571826">
    <w:pPr>
      <w:pStyle w:val="Stopka"/>
    </w:pPr>
    <w:r>
      <w:rPr>
        <w:noProof/>
      </w:rPr>
      <mc:AlternateContent>
        <mc:Choice Requires="wps">
          <w:drawing>
            <wp:anchor distT="0" distB="0" distL="114300" distR="114300" simplePos="0" relativeHeight="251674624" behindDoc="1" locked="0" layoutInCell="1" allowOverlap="1" wp14:anchorId="42B0FF57" wp14:editId="060EF85E">
              <wp:simplePos x="0" y="0"/>
              <wp:positionH relativeFrom="page">
                <wp:posOffset>1114425</wp:posOffset>
              </wp:positionH>
              <wp:positionV relativeFrom="page">
                <wp:posOffset>9496425</wp:posOffset>
              </wp:positionV>
              <wp:extent cx="1019175" cy="158115"/>
              <wp:effectExtent l="0" t="0" r="9525" b="1333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19175" cy="158115"/>
                      </a:xfrm>
                      <a:prstGeom prst="rect">
                        <a:avLst/>
                      </a:prstGeom>
                      <a:noFill/>
                      <a:ln>
                        <a:noFill/>
                      </a:ln>
                    </wps:spPr>
                    <wps:txbx>
                      <w:txbxContent>
                        <w:p w14:paraId="31E9FF1E" w14:textId="2307574D" w:rsidR="00720565" w:rsidRDefault="00571826" w:rsidP="00720565">
                          <w:pPr>
                            <w:spacing w:before="20"/>
                            <w:ind w:left="20"/>
                            <w:rPr>
                              <w:rFonts w:ascii="DM Sans" w:hAnsi="DM Sans"/>
                              <w:sz w:val="16"/>
                            </w:rPr>
                          </w:pPr>
                          <w:r>
                            <w:rPr>
                              <w:rFonts w:ascii="DM Sans" w:hAnsi="DM Sans"/>
                              <w:color w:val="0A295C"/>
                              <w:sz w:val="16"/>
                            </w:rPr>
                            <w:t>Faculty of Management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B0FF57" id="_x0000_t202" coordsize="21600,21600" o:spt="202" path="m,l,21600r21600,l21600,xe">
              <v:stroke joinstyle="miter"/>
              <v:path gradientshapeok="t" o:connecttype="rect"/>
            </v:shapetype>
            <v:shape id="Text Box 25" o:spid="_x0000_s1032" type="#_x0000_t202" style="position:absolute;margin-left:87.75pt;margin-top:747.75pt;width:80.25pt;height:12.4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" filled="f" stroked="f">
              <v:textbox inset="0,0,0,0">
                <w:txbxContent>
                  <w:p w14:paraId="31E9FF1E" w14:textId="2307574D" w:rsidR="00720565" w:rsidRDefault="00571826" w:rsidP="00720565">
                    <w:pPr>
                      <w:spacing w:before="20"/>
                      <w:ind w:left="20"/>
                      <w:rPr>
                        <w:rFonts w:ascii="DM Sans" w:hAnsi="DM Sans"/>
                        <w:sz w:val="16"/>
                      </w:rPr>
                    </w:pPr>
                    <w:r>
                      <w:rPr>
                        <w:rFonts w:ascii="DM Sans" w:hAnsi="DM Sans"/>
                        <w:color w:val="0A295C"/>
                        <w:sz w:val="16"/>
                      </w:rPr>
                      <w:t>Faculty of Management</w:t>
                    </w:r>
                  </w:p>
                </w:txbxContent>
              </v:textbox>
              <w10:wrap anchorx="page" anchory="page"/>
            </v:shape>
          </w:pict>
        </mc:Fallback>
      </mc:AlternateContent>
    </w:r>
  </w:p>
  <w:p w14:paraId="6C5F3ED2" w14:textId="3B72E97B" w:rsidR="007620C8" w:rsidRDefault="00571826">
    <w:pPr>
      <w:pStyle w:val="Stopka"/>
    </w:pPr>
    <w:r>
      <w:rPr>
        <w:noProof/>
      </w:rPr>
      <mc:AlternateContent>
        <mc:Choice Requires="wps">
          <w:drawing>
            <wp:anchor distT="0" distB="0" distL="114300" distR="114300" simplePos="0" relativeHeight="251679744" behindDoc="1" locked="0" layoutInCell="1" allowOverlap="1" wp14:anchorId="01795DE5" wp14:editId="5E2EBA76">
              <wp:simplePos x="0" y="0"/>
              <wp:positionH relativeFrom="page">
                <wp:posOffset>5038725</wp:posOffset>
              </wp:positionH>
              <wp:positionV relativeFrom="page">
                <wp:posOffset>10220325</wp:posOffset>
              </wp:positionV>
              <wp:extent cx="2057400" cy="647065"/>
              <wp:effectExtent l="0" t="0" r="0" b="63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647065"/>
                      </a:xfrm>
                      <a:prstGeom prst="rect">
                        <a:avLst/>
                      </a:prstGeom>
                      <a:noFill/>
                      <a:ln>
                        <a:noFill/>
                      </a:ln>
                    </wps:spPr>
                    <wps:txbx>
                      <w:txbxContent>
                        <w:p w14:paraId="1CF95E80" w14:textId="7490FA80" w:rsidR="00720565" w:rsidRDefault="00571826" w:rsidP="00720565">
                          <w:pPr>
                            <w:spacing w:before="39" w:line="220" w:lineRule="auto"/>
                            <w:ind w:left="20" w:right="7"/>
                            <w:rPr>
                              <w:rFonts w:ascii="DM Sans" w:hAnsi="DM Sans"/>
                              <w:b/>
                              <w:sz w:val="24"/>
                            </w:rPr>
                          </w:pPr>
                          <w:r>
                            <w:rPr>
                              <w:rFonts w:ascii="DM Sans" w:hAnsi="DM Sans"/>
                              <w:b/>
                              <w:color w:val="0A295C"/>
                              <w:spacing w:val="-2"/>
                              <w:sz w:val="24"/>
                            </w:rPr>
                            <w:t>University School of Business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95DE5" id="Text Box 30" o:spid="_x0000_s1033" type="#_x0000_t202" style="position:absolute;margin-left:396.75pt;margin-top:804.75pt;width:162pt;height:50.9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" filled="f" stroked="f">
              <v:textbox inset="0,0,0,0">
                <w:txbxContent>
                  <w:p w14:paraId="1CF95E80" w14:textId="7490FA80" w:rsidR="00720565" w:rsidRDefault="00571826" w:rsidP="00720565">
                    <w:pPr>
                      <w:spacing w:before="39" w:line="220" w:lineRule="auto"/>
                      <w:ind w:left="20" w:right="7"/>
                      <w:rPr>
                        <w:rFonts w:ascii="DM Sans" w:hAnsi="DM Sans"/>
                        <w:b/>
                        <w:sz w:val="24"/>
                      </w:rPr>
                    </w:pPr>
                    <w:r>
                      <w:rPr>
                        <w:rFonts w:ascii="DM Sans" w:hAnsi="DM Sans"/>
                        <w:b/>
                        <w:color w:val="0A295C"/>
                        <w:spacing w:val="-2"/>
                        <w:sz w:val="24"/>
                      </w:rPr>
                      <w:t>University School of Business</w:t>
                    </w:r>
                  </w:p>
                </w:txbxContent>
              </v:textbox>
              <w10:wrap anchorx="page" anchory="page"/>
            </v:shape>
          </w:pict>
        </mc:Fallback>
      </mc:AlternateContent>
    </w:r>
    <w:r>
      <w:rPr>
        <w:noProof/>
      </w:rPr>
      <w:drawing>
        <wp:anchor distT="0" distB="0" distL="114300" distR="114300" simplePos="0" relativeHeight="251695104" behindDoc="0" locked="0" layoutInCell="1" allowOverlap="1" wp14:anchorId="4E02B4CD" wp14:editId="5C858CDA">
          <wp:simplePos x="0" y="0"/>
          <wp:positionH relativeFrom="column">
            <wp:posOffset>2905125</wp:posOffset>
          </wp:positionH>
          <wp:positionV relativeFrom="paragraph">
            <wp:posOffset>231775</wp:posOffset>
          </wp:positionV>
          <wp:extent cx="514350" cy="688340"/>
          <wp:effectExtent l="0" t="0" r="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rotWithShape="1">
                  <a:blip r:embed="rId1">
                    <a:extLst>
                      <a:ext uri="{28A0092B-C50C-407E-A947-70E740481C1C}">
                        <a14:useLocalDpi xmlns:a14="http://schemas.microsoft.com/office/drawing/2010/main" val="0"/>
                      </a:ext>
                    </a:extLst>
                  </a:blip>
                  <a:srcRect l="29412" r="25210"/>
                  <a:stretch/>
                </pic:blipFill>
                <pic:spPr bwMode="auto">
                  <a:xfrm>
                    <a:off x="0" y="0"/>
                    <a:ext cx="514350" cy="688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72576" behindDoc="1" locked="0" layoutInCell="1" allowOverlap="1" wp14:anchorId="42EECE37" wp14:editId="49F187FE">
          <wp:simplePos x="0" y="0"/>
          <wp:positionH relativeFrom="page">
            <wp:posOffset>2900045</wp:posOffset>
          </wp:positionH>
          <wp:positionV relativeFrom="page">
            <wp:posOffset>10132695</wp:posOffset>
          </wp:positionV>
          <wp:extent cx="265430" cy="265430"/>
          <wp:effectExtent l="0" t="0" r="1270" b="1270"/>
          <wp:wrapNone/>
          <wp:docPr id="32" name="image3.png" descr="Shape, squar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3.png" descr="Shape, square&#10;&#10;Description automatically generated"/>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5430" cy="2654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1552" behindDoc="1" locked="0" layoutInCell="1" allowOverlap="1" wp14:anchorId="3732D4F0" wp14:editId="1B66DE58">
              <wp:simplePos x="0" y="0"/>
              <wp:positionH relativeFrom="page">
                <wp:posOffset>3215005</wp:posOffset>
              </wp:positionH>
              <wp:positionV relativeFrom="page">
                <wp:posOffset>10215880</wp:posOffset>
              </wp:positionV>
              <wp:extent cx="471805" cy="180975"/>
              <wp:effectExtent l="0" t="0" r="4445" b="952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1805" cy="180975"/>
                      </a:xfrm>
                      <a:custGeom>
                        <a:avLst/>
                        <a:gdLst>
                          <a:gd name="T0" fmla="*/ 36830 w 743"/>
                          <a:gd name="T1" fmla="*/ 10035540 h 285"/>
                          <a:gd name="T2" fmla="*/ 35560 w 743"/>
                          <a:gd name="T3" fmla="*/ 10002520 h 285"/>
                          <a:gd name="T4" fmla="*/ 43180 w 743"/>
                          <a:gd name="T5" fmla="*/ 10053320 h 285"/>
                          <a:gd name="T6" fmla="*/ 81280 w 743"/>
                          <a:gd name="T7" fmla="*/ 10001885 h 285"/>
                          <a:gd name="T8" fmla="*/ 63500 w 743"/>
                          <a:gd name="T9" fmla="*/ 10046970 h 285"/>
                          <a:gd name="T10" fmla="*/ 106045 w 743"/>
                          <a:gd name="T11" fmla="*/ 10034270 h 285"/>
                          <a:gd name="T12" fmla="*/ 67310 w 743"/>
                          <a:gd name="T13" fmla="*/ 10017760 h 285"/>
                          <a:gd name="T14" fmla="*/ 161925 w 743"/>
                          <a:gd name="T15" fmla="*/ 10021570 h 285"/>
                          <a:gd name="T16" fmla="*/ 119380 w 743"/>
                          <a:gd name="T17" fmla="*/ 10008870 h 285"/>
                          <a:gd name="T18" fmla="*/ 137795 w 743"/>
                          <a:gd name="T19" fmla="*/ 10053955 h 285"/>
                          <a:gd name="T20" fmla="*/ 149225 w 743"/>
                          <a:gd name="T21" fmla="*/ 10040620 h 285"/>
                          <a:gd name="T22" fmla="*/ 144145 w 743"/>
                          <a:gd name="T23" fmla="*/ 10011410 h 285"/>
                          <a:gd name="T24" fmla="*/ 186690 w 743"/>
                          <a:gd name="T25" fmla="*/ 9944100 h 285"/>
                          <a:gd name="T26" fmla="*/ 149225 w 743"/>
                          <a:gd name="T27" fmla="*/ 9902825 h 285"/>
                          <a:gd name="T28" fmla="*/ 95885 w 743"/>
                          <a:gd name="T29" fmla="*/ 9963785 h 285"/>
                          <a:gd name="T30" fmla="*/ 50800 w 743"/>
                          <a:gd name="T31" fmla="*/ 9902825 h 285"/>
                          <a:gd name="T32" fmla="*/ 0 w 743"/>
                          <a:gd name="T33" fmla="*/ 9981565 h 285"/>
                          <a:gd name="T34" fmla="*/ 102870 w 743"/>
                          <a:gd name="T35" fmla="*/ 9981565 h 285"/>
                          <a:gd name="T36" fmla="*/ 210185 w 743"/>
                          <a:gd name="T37" fmla="*/ 10053320 h 285"/>
                          <a:gd name="T38" fmla="*/ 208280 w 743"/>
                          <a:gd name="T39" fmla="*/ 10012045 h 285"/>
                          <a:gd name="T40" fmla="*/ 195580 w 743"/>
                          <a:gd name="T41" fmla="*/ 10024745 h 285"/>
                          <a:gd name="T42" fmla="*/ 168275 w 743"/>
                          <a:gd name="T43" fmla="*/ 10002520 h 285"/>
                          <a:gd name="T44" fmla="*/ 210185 w 743"/>
                          <a:gd name="T45" fmla="*/ 10053320 h 285"/>
                          <a:gd name="T46" fmla="*/ 227965 w 743"/>
                          <a:gd name="T47" fmla="*/ 10043795 h 285"/>
                          <a:gd name="T48" fmla="*/ 254000 w 743"/>
                          <a:gd name="T49" fmla="*/ 10012045 h 285"/>
                          <a:gd name="T50" fmla="*/ 247650 w 743"/>
                          <a:gd name="T51" fmla="*/ 9873615 h 285"/>
                          <a:gd name="T52" fmla="*/ 209550 w 743"/>
                          <a:gd name="T53" fmla="*/ 9968230 h 285"/>
                          <a:gd name="T54" fmla="*/ 297180 w 743"/>
                          <a:gd name="T55" fmla="*/ 9947910 h 285"/>
                          <a:gd name="T56" fmla="*/ 234315 w 743"/>
                          <a:gd name="T57" fmla="*/ 9960610 h 285"/>
                          <a:gd name="T58" fmla="*/ 234315 w 743"/>
                          <a:gd name="T59" fmla="*/ 9896475 h 285"/>
                          <a:gd name="T60" fmla="*/ 298450 w 743"/>
                          <a:gd name="T61" fmla="*/ 9914890 h 285"/>
                          <a:gd name="T62" fmla="*/ 297815 w 743"/>
                          <a:gd name="T63" fmla="*/ 10018395 h 285"/>
                          <a:gd name="T64" fmla="*/ 297815 w 743"/>
                          <a:gd name="T65" fmla="*/ 10018395 h 285"/>
                          <a:gd name="T66" fmla="*/ 282575 w 743"/>
                          <a:gd name="T67" fmla="*/ 10053320 h 285"/>
                          <a:gd name="T68" fmla="*/ 325755 w 743"/>
                          <a:gd name="T69" fmla="*/ 10002520 h 285"/>
                          <a:gd name="T70" fmla="*/ 332105 w 743"/>
                          <a:gd name="T71" fmla="*/ 10002520 h 285"/>
                          <a:gd name="T72" fmla="*/ 370205 w 743"/>
                          <a:gd name="T73" fmla="*/ 10012680 h 285"/>
                          <a:gd name="T74" fmla="*/ 325755 w 743"/>
                          <a:gd name="T75" fmla="*/ 9904730 h 285"/>
                          <a:gd name="T76" fmla="*/ 382270 w 743"/>
                          <a:gd name="T77" fmla="*/ 9909175 h 285"/>
                          <a:gd name="T78" fmla="*/ 314325 w 743"/>
                          <a:gd name="T79" fmla="*/ 9883140 h 285"/>
                          <a:gd name="T80" fmla="*/ 360680 w 743"/>
                          <a:gd name="T81" fmla="*/ 9952355 h 285"/>
                          <a:gd name="T82" fmla="*/ 323215 w 743"/>
                          <a:gd name="T83" fmla="*/ 9954260 h 285"/>
                          <a:gd name="T84" fmla="*/ 340995 w 743"/>
                          <a:gd name="T85" fmla="*/ 9983470 h 285"/>
                          <a:gd name="T86" fmla="*/ 374650 w 743"/>
                          <a:gd name="T87" fmla="*/ 10002520 h 285"/>
                          <a:gd name="T88" fmla="*/ 409575 w 743"/>
                          <a:gd name="T89" fmla="*/ 10032365 h 285"/>
                          <a:gd name="T90" fmla="*/ 463550 w 743"/>
                          <a:gd name="T91" fmla="*/ 10027920 h 285"/>
                          <a:gd name="T92" fmla="*/ 452755 w 743"/>
                          <a:gd name="T93" fmla="*/ 10037445 h 285"/>
                          <a:gd name="T94" fmla="*/ 452755 w 743"/>
                          <a:gd name="T95" fmla="*/ 10007600 h 285"/>
                          <a:gd name="T96" fmla="*/ 448945 w 743"/>
                          <a:gd name="T97" fmla="*/ 10051415 h 285"/>
                          <a:gd name="T98" fmla="*/ 470535 w 743"/>
                          <a:gd name="T99" fmla="*/ 9944100 h 285"/>
                          <a:gd name="T100" fmla="*/ 466090 w 743"/>
                          <a:gd name="T101" fmla="*/ 9919335 h 285"/>
                          <a:gd name="T102" fmla="*/ 461645 w 743"/>
                          <a:gd name="T103" fmla="*/ 9884410 h 285"/>
                          <a:gd name="T104" fmla="*/ 411480 w 743"/>
                          <a:gd name="T105" fmla="*/ 9961880 h 285"/>
                          <a:gd name="T106" fmla="*/ 448310 w 743"/>
                          <a:gd name="T107" fmla="*/ 9900920 h 285"/>
                          <a:gd name="T108" fmla="*/ 448310 w 743"/>
                          <a:gd name="T109" fmla="*/ 9900920 h 285"/>
                          <a:gd name="T110" fmla="*/ 452120 w 743"/>
                          <a:gd name="T111" fmla="*/ 9979660 h 28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743" h="285">
                            <a:moveTo>
                              <a:pt x="86" y="283"/>
                            </a:moveTo>
                            <a:lnTo>
                              <a:pt x="80" y="269"/>
                            </a:lnTo>
                            <a:lnTo>
                              <a:pt x="75" y="255"/>
                            </a:lnTo>
                            <a:lnTo>
                              <a:pt x="63" y="224"/>
                            </a:lnTo>
                            <a:lnTo>
                              <a:pt x="58" y="209"/>
                            </a:lnTo>
                            <a:lnTo>
                              <a:pt x="58" y="255"/>
                            </a:lnTo>
                            <a:lnTo>
                              <a:pt x="36" y="255"/>
                            </a:lnTo>
                            <a:lnTo>
                              <a:pt x="47" y="224"/>
                            </a:lnTo>
                            <a:lnTo>
                              <a:pt x="58" y="255"/>
                            </a:lnTo>
                            <a:lnTo>
                              <a:pt x="58" y="209"/>
                            </a:lnTo>
                            <a:lnTo>
                              <a:pt x="56" y="203"/>
                            </a:lnTo>
                            <a:lnTo>
                              <a:pt x="38" y="203"/>
                            </a:lnTo>
                            <a:lnTo>
                              <a:pt x="8" y="283"/>
                            </a:lnTo>
                            <a:lnTo>
                              <a:pt x="26" y="283"/>
                            </a:lnTo>
                            <a:lnTo>
                              <a:pt x="30" y="269"/>
                            </a:lnTo>
                            <a:lnTo>
                              <a:pt x="63" y="269"/>
                            </a:lnTo>
                            <a:lnTo>
                              <a:pt x="68" y="283"/>
                            </a:lnTo>
                            <a:lnTo>
                              <a:pt x="86" y="283"/>
                            </a:lnTo>
                            <a:close/>
                            <a:moveTo>
                              <a:pt x="167" y="233"/>
                            </a:moveTo>
                            <a:lnTo>
                              <a:pt x="162" y="220"/>
                            </a:lnTo>
                            <a:lnTo>
                              <a:pt x="154" y="210"/>
                            </a:lnTo>
                            <a:lnTo>
                              <a:pt x="142" y="204"/>
                            </a:lnTo>
                            <a:lnTo>
                              <a:pt x="128" y="202"/>
                            </a:lnTo>
                            <a:lnTo>
                              <a:pt x="113" y="205"/>
                            </a:lnTo>
                            <a:lnTo>
                              <a:pt x="100" y="213"/>
                            </a:lnTo>
                            <a:lnTo>
                              <a:pt x="91" y="226"/>
                            </a:lnTo>
                            <a:lnTo>
                              <a:pt x="88" y="243"/>
                            </a:lnTo>
                            <a:lnTo>
                              <a:pt x="91" y="260"/>
                            </a:lnTo>
                            <a:lnTo>
                              <a:pt x="100" y="273"/>
                            </a:lnTo>
                            <a:lnTo>
                              <a:pt x="113" y="281"/>
                            </a:lnTo>
                            <a:lnTo>
                              <a:pt x="128" y="284"/>
                            </a:lnTo>
                            <a:lnTo>
                              <a:pt x="142" y="282"/>
                            </a:lnTo>
                            <a:lnTo>
                              <a:pt x="154" y="276"/>
                            </a:lnTo>
                            <a:lnTo>
                              <a:pt x="162" y="266"/>
                            </a:lnTo>
                            <a:lnTo>
                              <a:pt x="167" y="253"/>
                            </a:lnTo>
                            <a:lnTo>
                              <a:pt x="150" y="253"/>
                            </a:lnTo>
                            <a:lnTo>
                              <a:pt x="147" y="263"/>
                            </a:lnTo>
                            <a:lnTo>
                              <a:pt x="139" y="269"/>
                            </a:lnTo>
                            <a:lnTo>
                              <a:pt x="114" y="269"/>
                            </a:lnTo>
                            <a:lnTo>
                              <a:pt x="106" y="259"/>
                            </a:lnTo>
                            <a:lnTo>
                              <a:pt x="106" y="227"/>
                            </a:lnTo>
                            <a:lnTo>
                              <a:pt x="114" y="217"/>
                            </a:lnTo>
                            <a:lnTo>
                              <a:pt x="139" y="217"/>
                            </a:lnTo>
                            <a:lnTo>
                              <a:pt x="147" y="223"/>
                            </a:lnTo>
                            <a:lnTo>
                              <a:pt x="150" y="233"/>
                            </a:lnTo>
                            <a:lnTo>
                              <a:pt x="167" y="233"/>
                            </a:lnTo>
                            <a:close/>
                            <a:moveTo>
                              <a:pt x="255" y="233"/>
                            </a:moveTo>
                            <a:lnTo>
                              <a:pt x="251" y="220"/>
                            </a:lnTo>
                            <a:lnTo>
                              <a:pt x="242" y="210"/>
                            </a:lnTo>
                            <a:lnTo>
                              <a:pt x="231" y="204"/>
                            </a:lnTo>
                            <a:lnTo>
                              <a:pt x="217" y="202"/>
                            </a:lnTo>
                            <a:lnTo>
                              <a:pt x="201" y="205"/>
                            </a:lnTo>
                            <a:lnTo>
                              <a:pt x="188" y="213"/>
                            </a:lnTo>
                            <a:lnTo>
                              <a:pt x="180" y="226"/>
                            </a:lnTo>
                            <a:lnTo>
                              <a:pt x="177" y="243"/>
                            </a:lnTo>
                            <a:lnTo>
                              <a:pt x="180" y="260"/>
                            </a:lnTo>
                            <a:lnTo>
                              <a:pt x="188" y="273"/>
                            </a:lnTo>
                            <a:lnTo>
                              <a:pt x="201" y="281"/>
                            </a:lnTo>
                            <a:lnTo>
                              <a:pt x="217" y="284"/>
                            </a:lnTo>
                            <a:lnTo>
                              <a:pt x="231" y="282"/>
                            </a:lnTo>
                            <a:lnTo>
                              <a:pt x="242" y="276"/>
                            </a:lnTo>
                            <a:lnTo>
                              <a:pt x="251" y="266"/>
                            </a:lnTo>
                            <a:lnTo>
                              <a:pt x="255" y="253"/>
                            </a:lnTo>
                            <a:lnTo>
                              <a:pt x="238" y="253"/>
                            </a:lnTo>
                            <a:lnTo>
                              <a:pt x="235" y="263"/>
                            </a:lnTo>
                            <a:lnTo>
                              <a:pt x="227" y="269"/>
                            </a:lnTo>
                            <a:lnTo>
                              <a:pt x="202" y="269"/>
                            </a:lnTo>
                            <a:lnTo>
                              <a:pt x="194" y="259"/>
                            </a:lnTo>
                            <a:lnTo>
                              <a:pt x="194" y="227"/>
                            </a:lnTo>
                            <a:lnTo>
                              <a:pt x="202" y="217"/>
                            </a:lnTo>
                            <a:lnTo>
                              <a:pt x="227" y="217"/>
                            </a:lnTo>
                            <a:lnTo>
                              <a:pt x="235" y="223"/>
                            </a:lnTo>
                            <a:lnTo>
                              <a:pt x="238" y="233"/>
                            </a:lnTo>
                            <a:lnTo>
                              <a:pt x="255" y="233"/>
                            </a:lnTo>
                            <a:close/>
                            <a:moveTo>
                              <a:pt x="316" y="170"/>
                            </a:moveTo>
                            <a:lnTo>
                              <a:pt x="305" y="142"/>
                            </a:lnTo>
                            <a:lnTo>
                              <a:pt x="294" y="111"/>
                            </a:lnTo>
                            <a:lnTo>
                              <a:pt x="269" y="46"/>
                            </a:lnTo>
                            <a:lnTo>
                              <a:pt x="258" y="16"/>
                            </a:lnTo>
                            <a:lnTo>
                              <a:pt x="258" y="111"/>
                            </a:lnTo>
                            <a:lnTo>
                              <a:pt x="212" y="111"/>
                            </a:lnTo>
                            <a:lnTo>
                              <a:pt x="235" y="46"/>
                            </a:lnTo>
                            <a:lnTo>
                              <a:pt x="258" y="111"/>
                            </a:lnTo>
                            <a:lnTo>
                              <a:pt x="258" y="16"/>
                            </a:lnTo>
                            <a:lnTo>
                              <a:pt x="253" y="4"/>
                            </a:lnTo>
                            <a:lnTo>
                              <a:pt x="217" y="4"/>
                            </a:lnTo>
                            <a:lnTo>
                              <a:pt x="158" y="160"/>
                            </a:lnTo>
                            <a:lnTo>
                              <a:pt x="151" y="142"/>
                            </a:lnTo>
                            <a:lnTo>
                              <a:pt x="140" y="111"/>
                            </a:lnTo>
                            <a:lnTo>
                              <a:pt x="115" y="46"/>
                            </a:lnTo>
                            <a:lnTo>
                              <a:pt x="104" y="16"/>
                            </a:lnTo>
                            <a:lnTo>
                              <a:pt x="104" y="111"/>
                            </a:lnTo>
                            <a:lnTo>
                              <a:pt x="57" y="111"/>
                            </a:lnTo>
                            <a:lnTo>
                              <a:pt x="80" y="46"/>
                            </a:lnTo>
                            <a:lnTo>
                              <a:pt x="81" y="46"/>
                            </a:lnTo>
                            <a:lnTo>
                              <a:pt x="104" y="111"/>
                            </a:lnTo>
                            <a:lnTo>
                              <a:pt x="104" y="16"/>
                            </a:lnTo>
                            <a:lnTo>
                              <a:pt x="99" y="4"/>
                            </a:lnTo>
                            <a:lnTo>
                              <a:pt x="63" y="4"/>
                            </a:lnTo>
                            <a:lnTo>
                              <a:pt x="0" y="170"/>
                            </a:lnTo>
                            <a:lnTo>
                              <a:pt x="36" y="170"/>
                            </a:lnTo>
                            <a:lnTo>
                              <a:pt x="46" y="142"/>
                            </a:lnTo>
                            <a:lnTo>
                              <a:pt x="115" y="142"/>
                            </a:lnTo>
                            <a:lnTo>
                              <a:pt x="125" y="170"/>
                            </a:lnTo>
                            <a:lnTo>
                              <a:pt x="155" y="170"/>
                            </a:lnTo>
                            <a:lnTo>
                              <a:pt x="162" y="170"/>
                            </a:lnTo>
                            <a:lnTo>
                              <a:pt x="190" y="170"/>
                            </a:lnTo>
                            <a:lnTo>
                              <a:pt x="201" y="142"/>
                            </a:lnTo>
                            <a:lnTo>
                              <a:pt x="269" y="142"/>
                            </a:lnTo>
                            <a:lnTo>
                              <a:pt x="279" y="170"/>
                            </a:lnTo>
                            <a:lnTo>
                              <a:pt x="316" y="170"/>
                            </a:lnTo>
                            <a:close/>
                            <a:moveTo>
                              <a:pt x="331" y="283"/>
                            </a:moveTo>
                            <a:lnTo>
                              <a:pt x="314" y="253"/>
                            </a:lnTo>
                            <a:lnTo>
                              <a:pt x="314" y="251"/>
                            </a:lnTo>
                            <a:lnTo>
                              <a:pt x="323" y="247"/>
                            </a:lnTo>
                            <a:lnTo>
                              <a:pt x="328" y="239"/>
                            </a:lnTo>
                            <a:lnTo>
                              <a:pt x="328" y="238"/>
                            </a:lnTo>
                            <a:lnTo>
                              <a:pt x="328" y="218"/>
                            </a:lnTo>
                            <a:lnTo>
                              <a:pt x="328" y="214"/>
                            </a:lnTo>
                            <a:lnTo>
                              <a:pt x="318" y="203"/>
                            </a:lnTo>
                            <a:lnTo>
                              <a:pt x="311" y="203"/>
                            </a:lnTo>
                            <a:lnTo>
                              <a:pt x="311" y="222"/>
                            </a:lnTo>
                            <a:lnTo>
                              <a:pt x="311" y="234"/>
                            </a:lnTo>
                            <a:lnTo>
                              <a:pt x="308" y="238"/>
                            </a:lnTo>
                            <a:lnTo>
                              <a:pt x="281" y="238"/>
                            </a:lnTo>
                            <a:lnTo>
                              <a:pt x="281" y="218"/>
                            </a:lnTo>
                            <a:lnTo>
                              <a:pt x="308" y="218"/>
                            </a:lnTo>
                            <a:lnTo>
                              <a:pt x="311" y="222"/>
                            </a:lnTo>
                            <a:lnTo>
                              <a:pt x="311" y="203"/>
                            </a:lnTo>
                            <a:lnTo>
                              <a:pt x="265" y="203"/>
                            </a:lnTo>
                            <a:lnTo>
                              <a:pt x="265" y="283"/>
                            </a:lnTo>
                            <a:lnTo>
                              <a:pt x="281" y="283"/>
                            </a:lnTo>
                            <a:lnTo>
                              <a:pt x="281" y="253"/>
                            </a:lnTo>
                            <a:lnTo>
                              <a:pt x="297" y="253"/>
                            </a:lnTo>
                            <a:lnTo>
                              <a:pt x="312" y="283"/>
                            </a:lnTo>
                            <a:lnTo>
                              <a:pt x="331" y="283"/>
                            </a:lnTo>
                            <a:close/>
                            <a:moveTo>
                              <a:pt x="400" y="203"/>
                            </a:moveTo>
                            <a:lnTo>
                              <a:pt x="343" y="203"/>
                            </a:lnTo>
                            <a:lnTo>
                              <a:pt x="343" y="283"/>
                            </a:lnTo>
                            <a:lnTo>
                              <a:pt x="400" y="283"/>
                            </a:lnTo>
                            <a:lnTo>
                              <a:pt x="400" y="268"/>
                            </a:lnTo>
                            <a:lnTo>
                              <a:pt x="359" y="268"/>
                            </a:lnTo>
                            <a:lnTo>
                              <a:pt x="359" y="250"/>
                            </a:lnTo>
                            <a:lnTo>
                              <a:pt x="398" y="250"/>
                            </a:lnTo>
                            <a:lnTo>
                              <a:pt x="398" y="235"/>
                            </a:lnTo>
                            <a:lnTo>
                              <a:pt x="359" y="235"/>
                            </a:lnTo>
                            <a:lnTo>
                              <a:pt x="359" y="218"/>
                            </a:lnTo>
                            <a:lnTo>
                              <a:pt x="400" y="218"/>
                            </a:lnTo>
                            <a:lnTo>
                              <a:pt x="400" y="203"/>
                            </a:lnTo>
                            <a:close/>
                            <a:moveTo>
                              <a:pt x="470" y="65"/>
                            </a:moveTo>
                            <a:lnTo>
                              <a:pt x="461" y="38"/>
                            </a:lnTo>
                            <a:lnTo>
                              <a:pt x="443" y="17"/>
                            </a:lnTo>
                            <a:lnTo>
                              <a:pt x="419" y="5"/>
                            </a:lnTo>
                            <a:lnTo>
                              <a:pt x="390" y="0"/>
                            </a:lnTo>
                            <a:lnTo>
                              <a:pt x="356" y="6"/>
                            </a:lnTo>
                            <a:lnTo>
                              <a:pt x="330" y="24"/>
                            </a:lnTo>
                            <a:lnTo>
                              <a:pt x="312" y="51"/>
                            </a:lnTo>
                            <a:lnTo>
                              <a:pt x="306" y="87"/>
                            </a:lnTo>
                            <a:lnTo>
                              <a:pt x="312" y="122"/>
                            </a:lnTo>
                            <a:lnTo>
                              <a:pt x="330" y="149"/>
                            </a:lnTo>
                            <a:lnTo>
                              <a:pt x="356" y="167"/>
                            </a:lnTo>
                            <a:lnTo>
                              <a:pt x="390" y="173"/>
                            </a:lnTo>
                            <a:lnTo>
                              <a:pt x="417" y="169"/>
                            </a:lnTo>
                            <a:lnTo>
                              <a:pt x="440" y="158"/>
                            </a:lnTo>
                            <a:lnTo>
                              <a:pt x="457" y="141"/>
                            </a:lnTo>
                            <a:lnTo>
                              <a:pt x="468" y="117"/>
                            </a:lnTo>
                            <a:lnTo>
                              <a:pt x="431" y="117"/>
                            </a:lnTo>
                            <a:lnTo>
                              <a:pt x="424" y="127"/>
                            </a:lnTo>
                            <a:lnTo>
                              <a:pt x="414" y="135"/>
                            </a:lnTo>
                            <a:lnTo>
                              <a:pt x="403" y="139"/>
                            </a:lnTo>
                            <a:lnTo>
                              <a:pt x="390" y="141"/>
                            </a:lnTo>
                            <a:lnTo>
                              <a:pt x="369" y="137"/>
                            </a:lnTo>
                            <a:lnTo>
                              <a:pt x="354" y="126"/>
                            </a:lnTo>
                            <a:lnTo>
                              <a:pt x="345" y="109"/>
                            </a:lnTo>
                            <a:lnTo>
                              <a:pt x="342" y="87"/>
                            </a:lnTo>
                            <a:lnTo>
                              <a:pt x="345" y="64"/>
                            </a:lnTo>
                            <a:lnTo>
                              <a:pt x="354" y="47"/>
                            </a:lnTo>
                            <a:lnTo>
                              <a:pt x="369" y="36"/>
                            </a:lnTo>
                            <a:lnTo>
                              <a:pt x="390" y="33"/>
                            </a:lnTo>
                            <a:lnTo>
                              <a:pt x="405" y="35"/>
                            </a:lnTo>
                            <a:lnTo>
                              <a:pt x="418" y="41"/>
                            </a:lnTo>
                            <a:lnTo>
                              <a:pt x="428" y="51"/>
                            </a:lnTo>
                            <a:lnTo>
                              <a:pt x="434" y="65"/>
                            </a:lnTo>
                            <a:lnTo>
                              <a:pt x="470" y="65"/>
                            </a:lnTo>
                            <a:close/>
                            <a:moveTo>
                              <a:pt x="486" y="243"/>
                            </a:moveTo>
                            <a:lnTo>
                              <a:pt x="484" y="227"/>
                            </a:lnTo>
                            <a:lnTo>
                              <a:pt x="478" y="218"/>
                            </a:lnTo>
                            <a:lnTo>
                              <a:pt x="476" y="215"/>
                            </a:lnTo>
                            <a:lnTo>
                              <a:pt x="469" y="211"/>
                            </a:lnTo>
                            <a:lnTo>
                              <a:pt x="469" y="228"/>
                            </a:lnTo>
                            <a:lnTo>
                              <a:pt x="469" y="258"/>
                            </a:lnTo>
                            <a:lnTo>
                              <a:pt x="461" y="268"/>
                            </a:lnTo>
                            <a:lnTo>
                              <a:pt x="432" y="268"/>
                            </a:lnTo>
                            <a:lnTo>
                              <a:pt x="432" y="218"/>
                            </a:lnTo>
                            <a:lnTo>
                              <a:pt x="461" y="218"/>
                            </a:lnTo>
                            <a:lnTo>
                              <a:pt x="469" y="228"/>
                            </a:lnTo>
                            <a:lnTo>
                              <a:pt x="469" y="211"/>
                            </a:lnTo>
                            <a:lnTo>
                              <a:pt x="463" y="206"/>
                            </a:lnTo>
                            <a:lnTo>
                              <a:pt x="445" y="203"/>
                            </a:lnTo>
                            <a:lnTo>
                              <a:pt x="416" y="203"/>
                            </a:lnTo>
                            <a:lnTo>
                              <a:pt x="416" y="283"/>
                            </a:lnTo>
                            <a:lnTo>
                              <a:pt x="445" y="283"/>
                            </a:lnTo>
                            <a:lnTo>
                              <a:pt x="463" y="280"/>
                            </a:lnTo>
                            <a:lnTo>
                              <a:pt x="476" y="272"/>
                            </a:lnTo>
                            <a:lnTo>
                              <a:pt x="478" y="268"/>
                            </a:lnTo>
                            <a:lnTo>
                              <a:pt x="484" y="259"/>
                            </a:lnTo>
                            <a:lnTo>
                              <a:pt x="486" y="243"/>
                            </a:lnTo>
                            <a:close/>
                            <a:moveTo>
                              <a:pt x="513" y="203"/>
                            </a:moveTo>
                            <a:lnTo>
                              <a:pt x="497" y="203"/>
                            </a:lnTo>
                            <a:lnTo>
                              <a:pt x="497" y="283"/>
                            </a:lnTo>
                            <a:lnTo>
                              <a:pt x="513" y="283"/>
                            </a:lnTo>
                            <a:lnTo>
                              <a:pt x="513" y="203"/>
                            </a:lnTo>
                            <a:close/>
                            <a:moveTo>
                              <a:pt x="583" y="203"/>
                            </a:moveTo>
                            <a:lnTo>
                              <a:pt x="523" y="203"/>
                            </a:lnTo>
                            <a:lnTo>
                              <a:pt x="523" y="219"/>
                            </a:lnTo>
                            <a:lnTo>
                              <a:pt x="545" y="219"/>
                            </a:lnTo>
                            <a:lnTo>
                              <a:pt x="545" y="283"/>
                            </a:lnTo>
                            <a:lnTo>
                              <a:pt x="562" y="283"/>
                            </a:lnTo>
                            <a:lnTo>
                              <a:pt x="562" y="219"/>
                            </a:lnTo>
                            <a:lnTo>
                              <a:pt x="583" y="219"/>
                            </a:lnTo>
                            <a:lnTo>
                              <a:pt x="583" y="203"/>
                            </a:lnTo>
                            <a:close/>
                            <a:moveTo>
                              <a:pt x="603" y="123"/>
                            </a:moveTo>
                            <a:lnTo>
                              <a:pt x="589" y="88"/>
                            </a:lnTo>
                            <a:lnTo>
                              <a:pt x="558" y="74"/>
                            </a:lnTo>
                            <a:lnTo>
                              <a:pt x="527" y="65"/>
                            </a:lnTo>
                            <a:lnTo>
                              <a:pt x="513" y="49"/>
                            </a:lnTo>
                            <a:lnTo>
                              <a:pt x="513" y="38"/>
                            </a:lnTo>
                            <a:lnTo>
                              <a:pt x="523" y="31"/>
                            </a:lnTo>
                            <a:lnTo>
                              <a:pt x="557" y="31"/>
                            </a:lnTo>
                            <a:lnTo>
                              <a:pt x="568" y="41"/>
                            </a:lnTo>
                            <a:lnTo>
                              <a:pt x="568" y="56"/>
                            </a:lnTo>
                            <a:lnTo>
                              <a:pt x="602" y="56"/>
                            </a:lnTo>
                            <a:lnTo>
                              <a:pt x="597" y="34"/>
                            </a:lnTo>
                            <a:lnTo>
                              <a:pt x="585" y="17"/>
                            </a:lnTo>
                            <a:lnTo>
                              <a:pt x="566" y="4"/>
                            </a:lnTo>
                            <a:lnTo>
                              <a:pt x="540" y="0"/>
                            </a:lnTo>
                            <a:lnTo>
                              <a:pt x="514" y="4"/>
                            </a:lnTo>
                            <a:lnTo>
                              <a:pt x="495" y="15"/>
                            </a:lnTo>
                            <a:lnTo>
                              <a:pt x="483" y="32"/>
                            </a:lnTo>
                            <a:lnTo>
                              <a:pt x="479" y="51"/>
                            </a:lnTo>
                            <a:lnTo>
                              <a:pt x="493" y="86"/>
                            </a:lnTo>
                            <a:lnTo>
                              <a:pt x="524" y="100"/>
                            </a:lnTo>
                            <a:lnTo>
                              <a:pt x="555" y="108"/>
                            </a:lnTo>
                            <a:lnTo>
                              <a:pt x="568" y="124"/>
                            </a:lnTo>
                            <a:lnTo>
                              <a:pt x="568" y="136"/>
                            </a:lnTo>
                            <a:lnTo>
                              <a:pt x="557" y="143"/>
                            </a:lnTo>
                            <a:lnTo>
                              <a:pt x="539" y="143"/>
                            </a:lnTo>
                            <a:lnTo>
                              <a:pt x="525" y="141"/>
                            </a:lnTo>
                            <a:lnTo>
                              <a:pt x="515" y="135"/>
                            </a:lnTo>
                            <a:lnTo>
                              <a:pt x="509" y="127"/>
                            </a:lnTo>
                            <a:lnTo>
                              <a:pt x="507" y="117"/>
                            </a:lnTo>
                            <a:lnTo>
                              <a:pt x="473" y="117"/>
                            </a:lnTo>
                            <a:lnTo>
                              <a:pt x="477" y="138"/>
                            </a:lnTo>
                            <a:lnTo>
                              <a:pt x="488" y="156"/>
                            </a:lnTo>
                            <a:lnTo>
                              <a:pt x="508" y="169"/>
                            </a:lnTo>
                            <a:lnTo>
                              <a:pt x="537" y="173"/>
                            </a:lnTo>
                            <a:lnTo>
                              <a:pt x="564" y="170"/>
                            </a:lnTo>
                            <a:lnTo>
                              <a:pt x="585" y="159"/>
                            </a:lnTo>
                            <a:lnTo>
                              <a:pt x="598" y="143"/>
                            </a:lnTo>
                            <a:lnTo>
                              <a:pt x="603" y="123"/>
                            </a:lnTo>
                            <a:close/>
                            <a:moveTo>
                              <a:pt x="647" y="203"/>
                            </a:moveTo>
                            <a:lnTo>
                              <a:pt x="590" y="203"/>
                            </a:lnTo>
                            <a:lnTo>
                              <a:pt x="590" y="283"/>
                            </a:lnTo>
                            <a:lnTo>
                              <a:pt x="647" y="283"/>
                            </a:lnTo>
                            <a:lnTo>
                              <a:pt x="647" y="268"/>
                            </a:lnTo>
                            <a:lnTo>
                              <a:pt x="606" y="268"/>
                            </a:lnTo>
                            <a:lnTo>
                              <a:pt x="606" y="250"/>
                            </a:lnTo>
                            <a:lnTo>
                              <a:pt x="645" y="250"/>
                            </a:lnTo>
                            <a:lnTo>
                              <a:pt x="645" y="235"/>
                            </a:lnTo>
                            <a:lnTo>
                              <a:pt x="606" y="235"/>
                            </a:lnTo>
                            <a:lnTo>
                              <a:pt x="606" y="218"/>
                            </a:lnTo>
                            <a:lnTo>
                              <a:pt x="647" y="218"/>
                            </a:lnTo>
                            <a:lnTo>
                              <a:pt x="647" y="203"/>
                            </a:lnTo>
                            <a:close/>
                            <a:moveTo>
                              <a:pt x="730" y="243"/>
                            </a:moveTo>
                            <a:lnTo>
                              <a:pt x="728" y="227"/>
                            </a:lnTo>
                            <a:lnTo>
                              <a:pt x="722" y="218"/>
                            </a:lnTo>
                            <a:lnTo>
                              <a:pt x="720" y="215"/>
                            </a:lnTo>
                            <a:lnTo>
                              <a:pt x="713" y="211"/>
                            </a:lnTo>
                            <a:lnTo>
                              <a:pt x="713" y="228"/>
                            </a:lnTo>
                            <a:lnTo>
                              <a:pt x="713" y="258"/>
                            </a:lnTo>
                            <a:lnTo>
                              <a:pt x="705" y="268"/>
                            </a:lnTo>
                            <a:lnTo>
                              <a:pt x="676" y="268"/>
                            </a:lnTo>
                            <a:lnTo>
                              <a:pt x="676" y="218"/>
                            </a:lnTo>
                            <a:lnTo>
                              <a:pt x="705" y="218"/>
                            </a:lnTo>
                            <a:lnTo>
                              <a:pt x="713" y="228"/>
                            </a:lnTo>
                            <a:lnTo>
                              <a:pt x="713" y="211"/>
                            </a:lnTo>
                            <a:lnTo>
                              <a:pt x="707" y="206"/>
                            </a:lnTo>
                            <a:lnTo>
                              <a:pt x="689" y="203"/>
                            </a:lnTo>
                            <a:lnTo>
                              <a:pt x="660" y="203"/>
                            </a:lnTo>
                            <a:lnTo>
                              <a:pt x="660" y="283"/>
                            </a:lnTo>
                            <a:lnTo>
                              <a:pt x="689" y="283"/>
                            </a:lnTo>
                            <a:lnTo>
                              <a:pt x="707" y="280"/>
                            </a:lnTo>
                            <a:lnTo>
                              <a:pt x="720" y="272"/>
                            </a:lnTo>
                            <a:lnTo>
                              <a:pt x="722" y="268"/>
                            </a:lnTo>
                            <a:lnTo>
                              <a:pt x="728" y="259"/>
                            </a:lnTo>
                            <a:lnTo>
                              <a:pt x="730" y="243"/>
                            </a:lnTo>
                            <a:close/>
                            <a:moveTo>
                              <a:pt x="743" y="123"/>
                            </a:moveTo>
                            <a:lnTo>
                              <a:pt x="741" y="111"/>
                            </a:lnTo>
                            <a:lnTo>
                              <a:pt x="736" y="101"/>
                            </a:lnTo>
                            <a:lnTo>
                              <a:pt x="735" y="100"/>
                            </a:lnTo>
                            <a:lnTo>
                              <a:pt x="727" y="92"/>
                            </a:lnTo>
                            <a:lnTo>
                              <a:pt x="717" y="86"/>
                            </a:lnTo>
                            <a:lnTo>
                              <a:pt x="727" y="80"/>
                            </a:lnTo>
                            <a:lnTo>
                              <a:pt x="734" y="72"/>
                            </a:lnTo>
                            <a:lnTo>
                              <a:pt x="734" y="71"/>
                            </a:lnTo>
                            <a:lnTo>
                              <a:pt x="739" y="61"/>
                            </a:lnTo>
                            <a:lnTo>
                              <a:pt x="740" y="49"/>
                            </a:lnTo>
                            <a:lnTo>
                              <a:pt x="738" y="35"/>
                            </a:lnTo>
                            <a:lnTo>
                              <a:pt x="737" y="31"/>
                            </a:lnTo>
                            <a:lnTo>
                              <a:pt x="727" y="17"/>
                            </a:lnTo>
                            <a:lnTo>
                              <a:pt x="710" y="7"/>
                            </a:lnTo>
                            <a:lnTo>
                              <a:pt x="708" y="7"/>
                            </a:lnTo>
                            <a:lnTo>
                              <a:pt x="708" y="109"/>
                            </a:lnTo>
                            <a:lnTo>
                              <a:pt x="708" y="132"/>
                            </a:lnTo>
                            <a:lnTo>
                              <a:pt x="701" y="139"/>
                            </a:lnTo>
                            <a:lnTo>
                              <a:pt x="648" y="139"/>
                            </a:lnTo>
                            <a:lnTo>
                              <a:pt x="648" y="101"/>
                            </a:lnTo>
                            <a:lnTo>
                              <a:pt x="701" y="101"/>
                            </a:lnTo>
                            <a:lnTo>
                              <a:pt x="708" y="109"/>
                            </a:lnTo>
                            <a:lnTo>
                              <a:pt x="708" y="7"/>
                            </a:lnTo>
                            <a:lnTo>
                              <a:pt x="706" y="7"/>
                            </a:lnTo>
                            <a:lnTo>
                              <a:pt x="706" y="43"/>
                            </a:lnTo>
                            <a:lnTo>
                              <a:pt x="706" y="65"/>
                            </a:lnTo>
                            <a:lnTo>
                              <a:pt x="698" y="71"/>
                            </a:lnTo>
                            <a:lnTo>
                              <a:pt x="648" y="71"/>
                            </a:lnTo>
                            <a:lnTo>
                              <a:pt x="648" y="35"/>
                            </a:lnTo>
                            <a:lnTo>
                              <a:pt x="700" y="35"/>
                            </a:lnTo>
                            <a:lnTo>
                              <a:pt x="706" y="43"/>
                            </a:lnTo>
                            <a:lnTo>
                              <a:pt x="706" y="7"/>
                            </a:lnTo>
                            <a:lnTo>
                              <a:pt x="685" y="4"/>
                            </a:lnTo>
                            <a:lnTo>
                              <a:pt x="614" y="4"/>
                            </a:lnTo>
                            <a:lnTo>
                              <a:pt x="614" y="170"/>
                            </a:lnTo>
                            <a:lnTo>
                              <a:pt x="688" y="170"/>
                            </a:lnTo>
                            <a:lnTo>
                              <a:pt x="712" y="167"/>
                            </a:lnTo>
                            <a:lnTo>
                              <a:pt x="729" y="157"/>
                            </a:lnTo>
                            <a:lnTo>
                              <a:pt x="739" y="142"/>
                            </a:lnTo>
                            <a:lnTo>
                              <a:pt x="740" y="139"/>
                            </a:lnTo>
                            <a:lnTo>
                              <a:pt x="743" y="123"/>
                            </a:lnTo>
                            <a:close/>
                          </a:path>
                        </a:pathLst>
                      </a:custGeom>
                      <a:solidFill>
                        <a:srgbClr val="006A5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32C72" id="Freeform 24" o:spid="_x0000_s1026" style="position:absolute;margin-left:253.15pt;margin-top:804.4pt;width:37.15pt;height:14.2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743,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" path="m86,283l80,269,75,255,63,224,58,209r,46l36,255,47,224r11,31l58,209r-2,-6l38,203,8,283r18,l30,269r33,l68,283r18,xm167,233r-5,-13l154,210r-12,-6l128,202r-15,3l100,213r-9,13l88,243r3,17l100,273r13,8l128,284r14,-2l154,276r8,-10l167,253r-17,l147,263r-8,6l114,269r-8,-10l106,227r8,-10l139,217r8,6l150,233r17,xm255,233r-4,-13l242,210r-11,-6l217,202r-16,3l188,213r-8,13l177,243r3,17l188,273r13,8l217,284r14,-2l242,276r9,-10l255,253r-17,l235,263r-8,6l202,269r-8,-10l194,227r8,-10l227,217r8,6l238,233r17,xm316,170l305,142,294,111,269,46,258,16r,95l212,111,235,46r23,65l258,16,253,4r-36,l158,160r-7,-18l140,111,115,46,104,16r,95l57,111,80,46r1,l104,111r,-95l99,4,63,4,,170r36,l46,142r69,l125,170r30,l162,170r28,l201,142r68,l279,170r37,xm331,283l314,253r,-2l323,247r5,-8l328,238r,-20l328,214,318,203r-7,l311,222r,12l308,238r-27,l281,218r27,l311,222r,-19l265,203r,80l281,283r,-30l297,253r15,30l331,283xm400,203r-57,l343,283r57,l400,268r-41,l359,250r39,l398,235r-39,l359,218r41,l400,203xm470,65l461,38,443,17,419,5,390,,356,6,330,24,312,51r-6,36l312,122r18,27l356,167r34,6l417,169r23,-11l457,141r11,-24l431,117r-7,10l414,135r-11,4l390,141r-21,-4l354,126r-9,-17l342,87r3,-23l354,47,369,36r21,-3l405,35r13,6l428,51r6,14l470,65xm486,243r-2,-16l478,218r-2,-3l469,211r,17l469,258r-8,10l432,268r,-50l461,218r8,10l469,211r-6,-5l445,203r-29,l416,283r29,l463,280r13,-8l478,268r6,-9l486,243xm513,203r-16,l497,283r16,l513,203xm583,203r-60,l523,219r22,l545,283r17,l562,219r21,l583,203xm603,123l589,88,558,74,527,65,513,49r,-11l523,31r34,l568,41r,15l602,56,597,34,585,17,566,4,540,,514,4,495,15,483,32r-4,19l493,86r31,14l555,108r13,16l568,136r-11,7l539,143r-14,-2l515,135r-6,-8l507,117r-34,l477,138r11,18l508,169r29,4l564,170r21,-11l598,143r5,-20xm647,203r-57,l590,283r57,l647,268r-41,l606,250r39,l645,235r-39,l606,218r41,l647,203xm730,243r-2,-16l722,218r-2,-3l713,211r,17l713,258r-8,10l676,268r,-50l705,218r8,10l713,211r-6,-5l689,203r-29,l660,283r29,l707,280r13,-8l722,268r6,-9l730,243xm743,123r-2,-12l736,101r-1,-1l727,92,717,86r10,-6l734,72r,-1l739,61r1,-12l738,35r-1,-4l727,17,710,7r-2,l708,109r,23l701,139r-53,l648,101r53,l708,109,708,7r-2,l706,43r,22l698,71r-50,l648,35r52,l706,43r,-36l685,4r-71,l614,170r74,l712,167r17,-10l739,142r1,-3l743,123xe" fillcolor="#006a5f" stroked="f">
              <v:path arrowok="t" o:connecttype="custom" o:connectlocs="23387050,2147483646;22580600,2147483646;27419300,2147483646;51612800,2147483646;40322500,2147483646;67338575,2147483646;42741850,2147483646;102822375,2147483646;75806300,2147483646;87499825,2147483646;94757875,2147483646;91532075,2147483646;118548150,2147483646;94757875,2147483646;60886975,2147483646;32258000,2147483646;0,2147483646;65322450,2147483646;133467475,2147483646;132257800,2147483646;124193300,2147483646;106854625,2147483646;133467475,2147483646;144757775,2147483646;161290000,2147483646;157257750,2147483646;133064250,2147483646;188709300,2147483646;148790025,2147483646;148790025,2147483646;189515750,2147483646;189112525,2147483646;189112525,2147483646;179435125,2147483646;206854425,2147483646;210886675,2147483646;235080175,2147483646;206854425,2147483646;242741450,2147483646;199596375,2147483646;229031800,2147483646;205241525,2147483646;216531825,2147483646;237902750,2147483646;260080125,2147483646;294354250,2147483646;287499425,2147483646;287499425,2147483646;285080075,2147483646;298789725,2147483646;295967150,2147483646;293144575,2147483646;261289800,2147483646;284676850,2147483646;284676850,2147483646;287096200,2147483646" o:connectangles="0,0,0,0,0,0,0,0,0,0,0,0,0,0,0,0,0,0,0,0,0,0,0,0,0,0,0,0,0,0,0,0,0,0,0,0,0,0,0,0,0,0,0,0,0,0,0,0,0,0,0,0,0,0,0,0"/>
              <w10:wrap anchorx="page" anchory="page"/>
            </v:shape>
          </w:pict>
        </mc:Fallback>
      </mc:AlternateContent>
    </w:r>
    <w:r w:rsidR="00720565">
      <w:rPr>
        <w:noProof/>
      </w:rPr>
      <w:drawing>
        <wp:anchor distT="0" distB="0" distL="0" distR="0" simplePos="0" relativeHeight="251670528" behindDoc="1" locked="0" layoutInCell="1" allowOverlap="1" wp14:anchorId="1C9795D9" wp14:editId="0B2FF36F">
          <wp:simplePos x="0" y="0"/>
          <wp:positionH relativeFrom="page">
            <wp:posOffset>1823720</wp:posOffset>
          </wp:positionH>
          <wp:positionV relativeFrom="page">
            <wp:posOffset>10125710</wp:posOffset>
          </wp:positionV>
          <wp:extent cx="916940" cy="269240"/>
          <wp:effectExtent l="0" t="0" r="0" b="0"/>
          <wp:wrapNone/>
          <wp:docPr id="31" name="image2.png" descr="A picture containing shap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descr="A picture containing shape&#10;&#10;Description automatically generated"/>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6940"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00720565">
      <w:rPr>
        <w:noProof/>
      </w:rPr>
      <w:drawing>
        <wp:anchor distT="0" distB="0" distL="0" distR="0" simplePos="0" relativeHeight="251673600" behindDoc="1" locked="0" layoutInCell="1" allowOverlap="1" wp14:anchorId="236A8538" wp14:editId="49E6F4DD">
          <wp:simplePos x="0" y="0"/>
          <wp:positionH relativeFrom="page">
            <wp:posOffset>1111885</wp:posOffset>
          </wp:positionH>
          <wp:positionV relativeFrom="page">
            <wp:posOffset>10039350</wp:posOffset>
          </wp:positionV>
          <wp:extent cx="581660" cy="358140"/>
          <wp:effectExtent l="0" t="0" r="2540" b="0"/>
          <wp:wrapNone/>
          <wp:docPr id="33" name="image4.png" descr="A picture containing ic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png" descr="A picture containing icon&#10;&#10;Description automatically generated"/>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1660" cy="358140"/>
                  </a:xfrm>
                  <a:prstGeom prst="rect">
                    <a:avLst/>
                  </a:prstGeom>
                  <a:noFill/>
                  <a:ln>
                    <a:noFill/>
                  </a:ln>
                </pic:spPr>
              </pic:pic>
            </a:graphicData>
          </a:graphic>
          <wp14:sizeRelH relativeFrom="page">
            <wp14:pctWidth>0</wp14:pctWidth>
          </wp14:sizeRelH>
          <wp14:sizeRelV relativeFrom="page">
            <wp14:pctHeight>0</wp14:pctHeight>
          </wp14:sizeRelV>
        </wp:anchor>
      </w:drawing>
    </w:r>
    <w:r w:rsidR="00720565">
      <w:rPr>
        <w:noProof/>
      </w:rPr>
      <mc:AlternateContent>
        <mc:Choice Requires="wps">
          <w:drawing>
            <wp:anchor distT="0" distB="0" distL="114300" distR="114300" simplePos="0" relativeHeight="251675648" behindDoc="1" locked="0" layoutInCell="1" allowOverlap="1" wp14:anchorId="12AF74E7" wp14:editId="70248547">
              <wp:simplePos x="0" y="0"/>
              <wp:positionH relativeFrom="page">
                <wp:posOffset>2385060</wp:posOffset>
              </wp:positionH>
              <wp:positionV relativeFrom="page">
                <wp:posOffset>9498330</wp:posOffset>
              </wp:positionV>
              <wp:extent cx="823595" cy="158115"/>
              <wp:effectExtent l="0" t="0" r="1905" b="698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3595" cy="158115"/>
                      </a:xfrm>
                      <a:prstGeom prst="rect">
                        <a:avLst/>
                      </a:prstGeom>
                      <a:noFill/>
                      <a:ln>
                        <a:noFill/>
                      </a:ln>
                    </wps:spPr>
                    <wps:txbx>
                      <w:txbxContent>
                        <w:p w14:paraId="3388959B" w14:textId="217BF335" w:rsidR="00720565" w:rsidRDefault="00720565" w:rsidP="00720565">
                          <w:pPr>
                            <w:spacing w:before="20"/>
                            <w:ind w:left="20"/>
                            <w:rPr>
                              <w:rFonts w:ascii="DM Sans"/>
                              <w:sz w:val="16"/>
                            </w:rPr>
                          </w:pPr>
                          <w:r>
                            <w:rPr>
                              <w:rFonts w:ascii="DM Sans"/>
                              <w:color w:val="0A295C"/>
                              <w:sz w:val="16"/>
                            </w:rPr>
                            <w:t>Szturmowa</w:t>
                          </w:r>
                          <w:r>
                            <w:rPr>
                              <w:rFonts w:ascii="DM Sans"/>
                              <w:color w:val="0A295C"/>
                              <w:spacing w:val="-3"/>
                              <w:sz w:val="16"/>
                            </w:rPr>
                            <w:t xml:space="preserve"> </w:t>
                          </w:r>
                          <w:r>
                            <w:rPr>
                              <w:rFonts w:ascii="DM Sans"/>
                              <w:color w:val="0A295C"/>
                              <w:spacing w:val="-5"/>
                              <w:sz w:val="16"/>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F74E7" id="Text Box 26" o:spid="_x0000_s1034" type="#_x0000_t202" style="position:absolute;margin-left:187.8pt;margin-top:747.9pt;width:64.85pt;height:12.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" filled="f" stroked="f">
              <v:textbox inset="0,0,0,0">
                <w:txbxContent>
                  <w:p w14:paraId="3388959B" w14:textId="217BF335" w:rsidR="00720565" w:rsidRDefault="00720565" w:rsidP="00720565">
                    <w:pPr>
                      <w:spacing w:before="20"/>
                      <w:ind w:left="20"/>
                      <w:rPr>
                        <w:rFonts w:ascii="DM Sans"/>
                        <w:sz w:val="16"/>
                      </w:rPr>
                    </w:pPr>
                    <w:r>
                      <w:rPr>
                        <w:rFonts w:ascii="DM Sans"/>
                        <w:color w:val="0A295C"/>
                        <w:sz w:val="16"/>
                      </w:rPr>
                      <w:t>Szturmowa</w:t>
                    </w:r>
                    <w:r>
                      <w:rPr>
                        <w:rFonts w:ascii="DM Sans"/>
                        <w:color w:val="0A295C"/>
                        <w:spacing w:val="-3"/>
                        <w:sz w:val="16"/>
                      </w:rPr>
                      <w:t xml:space="preserve"> </w:t>
                    </w:r>
                    <w:r>
                      <w:rPr>
                        <w:rFonts w:ascii="DM Sans"/>
                        <w:color w:val="0A295C"/>
                        <w:spacing w:val="-5"/>
                        <w:sz w:val="16"/>
                      </w:rPr>
                      <w:t>1/3</w:t>
                    </w:r>
                  </w:p>
                </w:txbxContent>
              </v:textbox>
              <w10:wrap anchorx="page" anchory="page"/>
            </v:shape>
          </w:pict>
        </mc:Fallback>
      </mc:AlternateContent>
    </w:r>
    <w:r w:rsidR="00720565">
      <w:rPr>
        <w:noProof/>
      </w:rPr>
      <mc:AlternateContent>
        <mc:Choice Requires="wps">
          <w:drawing>
            <wp:anchor distT="0" distB="0" distL="114300" distR="114300" simplePos="0" relativeHeight="251676672" behindDoc="1" locked="0" layoutInCell="1" allowOverlap="1" wp14:anchorId="4419D9F2" wp14:editId="2ECAFB25">
              <wp:simplePos x="0" y="0"/>
              <wp:positionH relativeFrom="page">
                <wp:posOffset>1115695</wp:posOffset>
              </wp:positionH>
              <wp:positionV relativeFrom="page">
                <wp:posOffset>9620250</wp:posOffset>
              </wp:positionV>
              <wp:extent cx="2143760" cy="158115"/>
              <wp:effectExtent l="0" t="0" r="2540" b="698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43760" cy="158115"/>
                      </a:xfrm>
                      <a:prstGeom prst="rect">
                        <a:avLst/>
                      </a:prstGeom>
                      <a:noFill/>
                      <a:ln>
                        <a:noFill/>
                      </a:ln>
                    </wps:spPr>
                    <wps:txbx>
                      <w:txbxContent>
                        <w:p w14:paraId="4644A86E" w14:textId="12B83ED6" w:rsidR="00720565" w:rsidRDefault="00571826" w:rsidP="00720565">
                          <w:pPr>
                            <w:tabs>
                              <w:tab w:val="left" w:pos="2021"/>
                            </w:tabs>
                            <w:spacing w:before="20"/>
                            <w:ind w:left="20"/>
                            <w:rPr>
                              <w:rFonts w:ascii="DM Sans"/>
                              <w:sz w:val="16"/>
                            </w:rPr>
                          </w:pPr>
                          <w:r>
                            <w:rPr>
                              <w:rFonts w:ascii="DM Sans"/>
                              <w:color w:val="0A295C"/>
                              <w:spacing w:val="-2"/>
                              <w:sz w:val="16"/>
                            </w:rPr>
                            <w:t>University of Warsaw</w:t>
                          </w:r>
                          <w:r w:rsidR="00720565">
                            <w:rPr>
                              <w:rFonts w:ascii="DM Sans"/>
                              <w:color w:val="0A295C"/>
                              <w:sz w:val="16"/>
                            </w:rPr>
                            <w:tab/>
                            <w:t>02-678</w:t>
                          </w:r>
                          <w:r w:rsidR="00720565">
                            <w:rPr>
                              <w:rFonts w:ascii="DM Sans"/>
                              <w:color w:val="0A295C"/>
                              <w:spacing w:val="-10"/>
                              <w:sz w:val="16"/>
                            </w:rPr>
                            <w:t xml:space="preserve"> </w:t>
                          </w:r>
                          <w:r>
                            <w:rPr>
                              <w:rFonts w:ascii="DM Sans"/>
                              <w:color w:val="0A295C"/>
                              <w:spacing w:val="-2"/>
                              <w:sz w:val="16"/>
                            </w:rPr>
                            <w:t>Warsaw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9D9F2" id="Text Box 27" o:spid="_x0000_s1035" type="#_x0000_t202" style="position:absolute;margin-left:87.85pt;margin-top:757.5pt;width:168.8pt;height:12.4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" filled="f" stroked="f">
              <v:textbox inset="0,0,0,0">
                <w:txbxContent>
                  <w:p w14:paraId="4644A86E" w14:textId="12B83ED6" w:rsidR="00720565" w:rsidRDefault="00571826" w:rsidP="00720565">
                    <w:pPr>
                      <w:tabs>
                        <w:tab w:val="left" w:pos="2021"/>
                      </w:tabs>
                      <w:spacing w:before="20"/>
                      <w:ind w:left="20"/>
                      <w:rPr>
                        <w:rFonts w:ascii="DM Sans"/>
                        <w:sz w:val="16"/>
                      </w:rPr>
                    </w:pPr>
                    <w:r>
                      <w:rPr>
                        <w:rFonts w:ascii="DM Sans"/>
                        <w:color w:val="0A295C"/>
                        <w:spacing w:val="-2"/>
                        <w:sz w:val="16"/>
                      </w:rPr>
                      <w:t>University of Warsaw</w:t>
                    </w:r>
                    <w:r w:rsidR="00720565">
                      <w:rPr>
                        <w:rFonts w:ascii="DM Sans"/>
                        <w:color w:val="0A295C"/>
                        <w:sz w:val="16"/>
                      </w:rPr>
                      <w:tab/>
                      <w:t>02-678</w:t>
                    </w:r>
                    <w:r w:rsidR="00720565">
                      <w:rPr>
                        <w:rFonts w:ascii="DM Sans"/>
                        <w:color w:val="0A295C"/>
                        <w:spacing w:val="-10"/>
                        <w:sz w:val="16"/>
                      </w:rPr>
                      <w:t xml:space="preserve"> </w:t>
                    </w:r>
                    <w:r>
                      <w:rPr>
                        <w:rFonts w:ascii="DM Sans"/>
                        <w:color w:val="0A295C"/>
                        <w:spacing w:val="-2"/>
                        <w:sz w:val="16"/>
                      </w:rPr>
                      <w:t>Warsaw</w:t>
                    </w:r>
                  </w:p>
                </w:txbxContent>
              </v:textbox>
              <w10:wrap anchorx="page" anchory="page"/>
            </v:shape>
          </w:pict>
        </mc:Fallback>
      </mc:AlternateContent>
    </w:r>
    <w:r w:rsidR="00720565">
      <w:rPr>
        <w:noProof/>
      </w:rPr>
      <mc:AlternateContent>
        <mc:Choice Requires="wps">
          <w:drawing>
            <wp:anchor distT="0" distB="0" distL="114300" distR="114300" simplePos="0" relativeHeight="251677696" behindDoc="1" locked="0" layoutInCell="1" allowOverlap="1" wp14:anchorId="3C11994D" wp14:editId="0A32F72B">
              <wp:simplePos x="0" y="0"/>
              <wp:positionH relativeFrom="page">
                <wp:posOffset>1113790</wp:posOffset>
              </wp:positionH>
              <wp:positionV relativeFrom="page">
                <wp:posOffset>9742170</wp:posOffset>
              </wp:positionV>
              <wp:extent cx="675640" cy="158115"/>
              <wp:effectExtent l="0" t="0" r="10160" b="698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5640" cy="158115"/>
                      </a:xfrm>
                      <a:prstGeom prst="rect">
                        <a:avLst/>
                      </a:prstGeom>
                      <a:noFill/>
                      <a:ln>
                        <a:noFill/>
                      </a:ln>
                    </wps:spPr>
                    <wps:txbx>
                      <w:txbxContent>
                        <w:p w14:paraId="0286DCFA" w14:textId="3A1616D8" w:rsidR="00720565" w:rsidRDefault="00571826" w:rsidP="00720565">
                          <w:pPr>
                            <w:spacing w:before="20"/>
                            <w:ind w:left="20"/>
                            <w:rPr>
                              <w:rFonts w:ascii="DM Sans"/>
                              <w:sz w:val="16"/>
                            </w:rPr>
                          </w:pPr>
                          <w:r>
                            <w:rPr>
                              <w:rFonts w:ascii="DM Sans"/>
                              <w:color w:val="0A295C"/>
                              <w:sz w:val="16"/>
                            </w:rPr>
                            <w:t xml:space="preserve">+48 </w:t>
                          </w:r>
                          <w:r w:rsidR="00720565">
                            <w:rPr>
                              <w:rFonts w:ascii="DM Sans"/>
                              <w:color w:val="0A295C"/>
                              <w:sz w:val="16"/>
                            </w:rPr>
                            <w:t>22/55</w:t>
                          </w:r>
                          <w:r w:rsidR="00720565">
                            <w:rPr>
                              <w:rFonts w:ascii="DM Sans"/>
                              <w:color w:val="0A295C"/>
                              <w:spacing w:val="-3"/>
                              <w:sz w:val="16"/>
                            </w:rPr>
                            <w:t xml:space="preserve"> </w:t>
                          </w:r>
                          <w:r w:rsidR="00720565">
                            <w:rPr>
                              <w:rFonts w:ascii="DM Sans"/>
                              <w:color w:val="0A295C"/>
                              <w:sz w:val="16"/>
                            </w:rPr>
                            <w:t>34</w:t>
                          </w:r>
                          <w:r w:rsidR="00720565">
                            <w:rPr>
                              <w:rFonts w:ascii="DM Sans"/>
                              <w:color w:val="0A295C"/>
                              <w:spacing w:val="-2"/>
                              <w:sz w:val="16"/>
                            </w:rPr>
                            <w:t xml:space="preserve"> </w:t>
                          </w:r>
                          <w:r w:rsidR="00720565">
                            <w:rPr>
                              <w:rFonts w:ascii="DM Sans"/>
                              <w:color w:val="0A295C"/>
                              <w:spacing w:val="-5"/>
                              <w:sz w:val="16"/>
                            </w:rPr>
                            <w:t>002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11994D" id="Text Box 28" o:spid="_x0000_s1036" type="#_x0000_t202" style="position:absolute;margin-left:87.7pt;margin-top:767.1pt;width:53.2pt;height:12.4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" filled="f" stroked="f">
              <v:textbox inset="0,0,0,0">
                <w:txbxContent>
                  <w:p w14:paraId="0286DCFA" w14:textId="3A1616D8" w:rsidR="00720565" w:rsidRDefault="00571826" w:rsidP="00720565">
                    <w:pPr>
                      <w:spacing w:before="20"/>
                      <w:ind w:left="20"/>
                      <w:rPr>
                        <w:rFonts w:ascii="DM Sans"/>
                        <w:sz w:val="16"/>
                      </w:rPr>
                    </w:pPr>
                    <w:r>
                      <w:rPr>
                        <w:rFonts w:ascii="DM Sans"/>
                        <w:color w:val="0A295C"/>
                        <w:sz w:val="16"/>
                      </w:rPr>
                      <w:t xml:space="preserve">+48 </w:t>
                    </w:r>
                    <w:r w:rsidR="00720565">
                      <w:rPr>
                        <w:rFonts w:ascii="DM Sans"/>
                        <w:color w:val="0A295C"/>
                        <w:sz w:val="16"/>
                      </w:rPr>
                      <w:t>22/55</w:t>
                    </w:r>
                    <w:r w:rsidR="00720565">
                      <w:rPr>
                        <w:rFonts w:ascii="DM Sans"/>
                        <w:color w:val="0A295C"/>
                        <w:spacing w:val="-3"/>
                        <w:sz w:val="16"/>
                      </w:rPr>
                      <w:t xml:space="preserve"> </w:t>
                    </w:r>
                    <w:r w:rsidR="00720565">
                      <w:rPr>
                        <w:rFonts w:ascii="DM Sans"/>
                        <w:color w:val="0A295C"/>
                        <w:sz w:val="16"/>
                      </w:rPr>
                      <w:t>34</w:t>
                    </w:r>
                    <w:r w:rsidR="00720565">
                      <w:rPr>
                        <w:rFonts w:ascii="DM Sans"/>
                        <w:color w:val="0A295C"/>
                        <w:spacing w:val="-2"/>
                        <w:sz w:val="16"/>
                      </w:rPr>
                      <w:t xml:space="preserve"> </w:t>
                    </w:r>
                    <w:r w:rsidR="00720565">
                      <w:rPr>
                        <w:rFonts w:ascii="DM Sans"/>
                        <w:color w:val="0A295C"/>
                        <w:spacing w:val="-5"/>
                        <w:sz w:val="16"/>
                      </w:rPr>
                      <w:t>002</w:t>
                    </w:r>
                  </w:p>
                </w:txbxContent>
              </v:textbox>
              <w10:wrap anchorx="page" anchory="page"/>
            </v:shape>
          </w:pict>
        </mc:Fallback>
      </mc:AlternateContent>
    </w:r>
    <w:r w:rsidR="00720565">
      <w:rPr>
        <w:noProof/>
      </w:rPr>
      <mc:AlternateContent>
        <mc:Choice Requires="wps">
          <w:drawing>
            <wp:anchor distT="0" distB="0" distL="114300" distR="114300" simplePos="0" relativeHeight="251678720" behindDoc="1" locked="0" layoutInCell="1" allowOverlap="1" wp14:anchorId="6040D814" wp14:editId="32AE5E98">
              <wp:simplePos x="0" y="0"/>
              <wp:positionH relativeFrom="page">
                <wp:posOffset>2385060</wp:posOffset>
              </wp:positionH>
              <wp:positionV relativeFrom="page">
                <wp:posOffset>9742170</wp:posOffset>
              </wp:positionV>
              <wp:extent cx="828040" cy="158115"/>
              <wp:effectExtent l="0" t="0" r="10160" b="69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8040" cy="158115"/>
                      </a:xfrm>
                      <a:prstGeom prst="rect">
                        <a:avLst/>
                      </a:prstGeom>
                      <a:noFill/>
                      <a:ln>
                        <a:noFill/>
                      </a:ln>
                    </wps:spPr>
                    <wps:txbx>
                      <w:txbxContent>
                        <w:p w14:paraId="1FBC6933" w14:textId="77777777" w:rsidR="00720565" w:rsidRDefault="003F53D7" w:rsidP="00720565">
                          <w:pPr>
                            <w:spacing w:before="20"/>
                            <w:ind w:left="20"/>
                            <w:rPr>
                              <w:rFonts w:ascii="DM Sans"/>
                              <w:sz w:val="16"/>
                            </w:rPr>
                          </w:pPr>
                          <w:hyperlink r:id="rId5">
                            <w:r w:rsidR="00720565">
                              <w:rPr>
                                <w:rFonts w:ascii="DM Sans"/>
                                <w:color w:val="0A295C"/>
                                <w:spacing w:val="-2"/>
                                <w:sz w:val="16"/>
                              </w:rPr>
                              <w:t>wz@wz.uw.edu.pl</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0D814" id="Text Box 29" o:spid="_x0000_s1037" type="#_x0000_t202" style="position:absolute;margin-left:187.8pt;margin-top:767.1pt;width:65.2pt;height:12.4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" filled="f" stroked="f">
              <v:textbox inset="0,0,0,0">
                <w:txbxContent>
                  <w:p w14:paraId="1FBC6933" w14:textId="77777777" w:rsidR="00720565" w:rsidRDefault="003F53D7" w:rsidP="00720565">
                    <w:pPr>
                      <w:spacing w:before="20"/>
                      <w:ind w:left="20"/>
                      <w:rPr>
                        <w:rFonts w:ascii="DM Sans"/>
                        <w:sz w:val="16"/>
                      </w:rPr>
                    </w:pPr>
                    <w:hyperlink r:id="rId6">
                      <w:r w:rsidR="00720565">
                        <w:rPr>
                          <w:rFonts w:ascii="DM Sans"/>
                          <w:color w:val="0A295C"/>
                          <w:spacing w:val="-2"/>
                          <w:sz w:val="16"/>
                        </w:rPr>
                        <w:t>wz@wz.uw.edu.pl</w:t>
                      </w:r>
                    </w:hyperlink>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F338" w14:textId="77777777" w:rsidR="00571826" w:rsidRDefault="005718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3D5E6" w14:textId="77777777" w:rsidR="00571826" w:rsidRDefault="00571826" w:rsidP="007620C8">
      <w:r>
        <w:separator/>
      </w:r>
    </w:p>
  </w:footnote>
  <w:footnote w:type="continuationSeparator" w:id="0">
    <w:p w14:paraId="4BE0EE16" w14:textId="77777777" w:rsidR="00571826" w:rsidRDefault="00571826" w:rsidP="00762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0644" w14:textId="77777777" w:rsidR="00571826" w:rsidRDefault="0057182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99EF" w14:textId="77777777" w:rsidR="007620C8" w:rsidRDefault="007620C8">
    <w:pPr>
      <w:pStyle w:val="Nagwek"/>
    </w:pPr>
  </w:p>
  <w:p w14:paraId="0F7D5C70" w14:textId="77777777" w:rsidR="007620C8" w:rsidRDefault="007620C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26A2" w14:textId="77777777" w:rsidR="00571826" w:rsidRDefault="00571826">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826"/>
    <w:rsid w:val="00124F8D"/>
    <w:rsid w:val="00154A8D"/>
    <w:rsid w:val="00202D9D"/>
    <w:rsid w:val="00213E23"/>
    <w:rsid w:val="002456EF"/>
    <w:rsid w:val="002B1C84"/>
    <w:rsid w:val="003E7152"/>
    <w:rsid w:val="003F53D7"/>
    <w:rsid w:val="00407410"/>
    <w:rsid w:val="00501DF8"/>
    <w:rsid w:val="005423B6"/>
    <w:rsid w:val="00546295"/>
    <w:rsid w:val="00556AD9"/>
    <w:rsid w:val="00571826"/>
    <w:rsid w:val="005A4B36"/>
    <w:rsid w:val="006A3CD7"/>
    <w:rsid w:val="006F13D9"/>
    <w:rsid w:val="00720565"/>
    <w:rsid w:val="007620C8"/>
    <w:rsid w:val="0078718F"/>
    <w:rsid w:val="008B115F"/>
    <w:rsid w:val="008B26F6"/>
    <w:rsid w:val="009D18B8"/>
    <w:rsid w:val="009D3457"/>
    <w:rsid w:val="00A42879"/>
    <w:rsid w:val="00A53F12"/>
    <w:rsid w:val="00AE72C2"/>
    <w:rsid w:val="00B832A6"/>
    <w:rsid w:val="00CA73F1"/>
    <w:rsid w:val="00CB4C3E"/>
    <w:rsid w:val="00D2279E"/>
    <w:rsid w:val="00DF5BC9"/>
    <w:rsid w:val="00E01AB1"/>
    <w:rsid w:val="00E568A1"/>
    <w:rsid w:val="00EB0471"/>
    <w:rsid w:val="00EB6BC2"/>
    <w:rsid w:val="00EC44E5"/>
    <w:rsid w:val="00F162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7C3D90"/>
  <w15:docId w15:val="{CF3B90E8-3137-49C9-AB49-B2B802F58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pPr>
    <w:rPr>
      <w:rFonts w:ascii="DMSans-Medium" w:eastAsia="DMSans-Medium" w:hAnsi="DMSans-Medium" w:cs="DMSans-Medium"/>
      <w:sz w:val="22"/>
      <w:szCs w:val="22"/>
      <w:lang w:val="ca-E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uiPriority w:val="1"/>
    <w:qFormat/>
  </w:style>
  <w:style w:type="paragraph" w:styleId="Tytu">
    <w:name w:val="Title"/>
    <w:basedOn w:val="Normalny"/>
    <w:uiPriority w:val="10"/>
    <w:qFormat/>
    <w:pPr>
      <w:spacing w:before="100"/>
      <w:ind w:left="304" w:right="658"/>
    </w:pPr>
    <w:rPr>
      <w:rFonts w:ascii="DM Sans" w:eastAsia="DM Sans" w:hAnsi="DM Sans" w:cs="DM Sans"/>
      <w:b/>
      <w:bCs/>
      <w:sz w:val="28"/>
      <w:szCs w:val="28"/>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7620C8"/>
    <w:pPr>
      <w:tabs>
        <w:tab w:val="center" w:pos="4680"/>
        <w:tab w:val="right" w:pos="9360"/>
      </w:tabs>
    </w:pPr>
  </w:style>
  <w:style w:type="character" w:customStyle="1" w:styleId="NagwekZnak">
    <w:name w:val="Nagłówek Znak"/>
    <w:link w:val="Nagwek"/>
    <w:uiPriority w:val="99"/>
    <w:rsid w:val="007620C8"/>
    <w:rPr>
      <w:rFonts w:ascii="DMSans-Medium" w:eastAsia="DMSans-Medium" w:hAnsi="DMSans-Medium" w:cs="DMSans-Medium"/>
      <w:lang w:val="ca-ES"/>
    </w:rPr>
  </w:style>
  <w:style w:type="paragraph" w:styleId="Stopka">
    <w:name w:val="footer"/>
    <w:basedOn w:val="Normalny"/>
    <w:link w:val="StopkaZnak"/>
    <w:uiPriority w:val="99"/>
    <w:unhideWhenUsed/>
    <w:rsid w:val="007620C8"/>
    <w:pPr>
      <w:tabs>
        <w:tab w:val="center" w:pos="4680"/>
        <w:tab w:val="right" w:pos="9360"/>
      </w:tabs>
    </w:pPr>
  </w:style>
  <w:style w:type="character" w:customStyle="1" w:styleId="StopkaZnak">
    <w:name w:val="Stopka Znak"/>
    <w:link w:val="Stopka"/>
    <w:uiPriority w:val="99"/>
    <w:rsid w:val="007620C8"/>
    <w:rPr>
      <w:rFonts w:ascii="DMSans-Medium" w:eastAsia="DMSans-Medium" w:hAnsi="DMSans-Medium" w:cs="DMSans-Medium"/>
      <w:lang w:val="ca-ES"/>
    </w:rPr>
  </w:style>
  <w:style w:type="paragraph" w:customStyle="1" w:styleId="Nagwek1">
    <w:name w:val="Nagłówek1"/>
    <w:basedOn w:val="Tytu"/>
    <w:qFormat/>
    <w:rsid w:val="00EC44E5"/>
    <w:pPr>
      <w:spacing w:line="254" w:lineRule="auto"/>
    </w:pPr>
    <w:rPr>
      <w:color w:val="021527"/>
    </w:rPr>
  </w:style>
  <w:style w:type="paragraph" w:customStyle="1" w:styleId="BodyTekst">
    <w:name w:val="Body Tekst"/>
    <w:basedOn w:val="Tekstpodstawowy"/>
    <w:qFormat/>
    <w:rsid w:val="00EC44E5"/>
    <w:pPr>
      <w:spacing w:line="324" w:lineRule="auto"/>
      <w:ind w:left="304" w:right="302"/>
      <w:jc w:val="both"/>
    </w:pPr>
    <w:rPr>
      <w:color w:val="021527"/>
    </w:rPr>
  </w:style>
  <w:style w:type="character" w:styleId="Numerstrony">
    <w:name w:val="page number"/>
    <w:basedOn w:val="Domylnaczcionkaakapitu"/>
    <w:uiPriority w:val="99"/>
    <w:semiHidden/>
    <w:unhideWhenUsed/>
    <w:rsid w:val="00720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wz@wz.uw.edu.pl" TargetMode="External"/><Relationship Id="rId1" Type="http://schemas.openxmlformats.org/officeDocument/2006/relationships/hyperlink" Target="mailto:wz@wz.uw.edu.pl" TargetMode="External"/><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6.jpg"/><Relationship Id="rId6" Type="http://schemas.openxmlformats.org/officeDocument/2006/relationships/hyperlink" Target="mailto:wz@wz.uw.edu.pl" TargetMode="External"/><Relationship Id="rId5" Type="http://schemas.openxmlformats.org/officeDocument/2006/relationships/hyperlink" Target="mailto:wz@wz.uw.edu.pl" TargetMode="External"/><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Promo_BIG\4.%20Identyfikacja%20WZ%20UW\UW_Papier_listowy_210x297\UW_Papier_listowy_210x297_Word%20dokument\UW_Papier_listowy_210x297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06F97-A7F4-5D47-95A7-46075CDF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UW_Papier_listowy_210x297_3</Template>
  <TotalTime>11</TotalTime>
  <Pages>1</Pages>
  <Words>153</Words>
  <Characters>919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CharactersWithSpaces>
  <SharedDoc>false</SharedDoc>
  <HLinks>
    <vt:vector size="12" baseType="variant">
      <vt:variant>
        <vt:i4>5374078</vt:i4>
      </vt:variant>
      <vt:variant>
        <vt:i4>3</vt:i4>
      </vt:variant>
      <vt:variant>
        <vt:i4>0</vt:i4>
      </vt:variant>
      <vt:variant>
        <vt:i4>5</vt:i4>
      </vt:variant>
      <vt:variant>
        <vt:lpwstr>mailto:wz@wz.uw.edu.pl</vt:lpwstr>
      </vt:variant>
      <vt:variant>
        <vt:lpwstr/>
      </vt:variant>
      <vt:variant>
        <vt:i4>5374078</vt:i4>
      </vt:variant>
      <vt:variant>
        <vt:i4>0</vt:i4>
      </vt:variant>
      <vt:variant>
        <vt:i4>0</vt:i4>
      </vt:variant>
      <vt:variant>
        <vt:i4>5</vt:i4>
      </vt:variant>
      <vt:variant>
        <vt:lpwstr>mailto:wz@wz.uw.edu.pl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Latocha</dc:creator>
  <cp:keywords/>
  <cp:lastModifiedBy>Anna Latocha</cp:lastModifiedBy>
  <cp:revision>2</cp:revision>
  <dcterms:created xsi:type="dcterms:W3CDTF">2024-12-10T09:33:00Z</dcterms:created>
  <dcterms:modified xsi:type="dcterms:W3CDTF">2024-12-10T09:44:00Z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2022-11-15T00:00:00Z</vt:filetime>
  </property>
  <property fmtid="{D5CDD505-2E9C-101B-9397-08002B2CF9AE}" pid="3" name="Creator">
    <vt:lpwstr>Adobe InDesign 17.0 (Macintosh)</vt:lpwstr>
  </property>
  <property fmtid="{D5CDD505-2E9C-101B-9397-08002B2CF9AE}" pid="4" name="LastSaved">
    <vt:filetime>2022-11-15T00:00:00Z</vt:filetime>
  </property>
  <property fmtid="{D5CDD505-2E9C-101B-9397-08002B2CF9AE}" pid="5" name="Producer">
    <vt:lpwstr>Adobe PDF Library 16.0.3</vt:lpwstr>
  </property>
</Properties>
</file>